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3A5996" w14:textId="77777777" w:rsidR="00967D3B" w:rsidRPr="00822B76" w:rsidRDefault="00967D3B" w:rsidP="00967D3B">
      <w:pPr>
        <w:pStyle w:val="ContentOutdentY"/>
        <w:rPr>
          <w:b/>
          <w:color w:val="78A22F"/>
          <w:sz w:val="28"/>
          <w:szCs w:val="28"/>
          <w:lang w:val="nb-NO" w:eastAsia="nb-NO"/>
        </w:rPr>
      </w:pPr>
    </w:p>
    <w:p w14:paraId="62D24039" w14:textId="54B6DBBE" w:rsidR="00822B76" w:rsidRPr="006A0C96" w:rsidRDefault="00822B76" w:rsidP="006A0C96">
      <w:pPr>
        <w:pStyle w:val="ContentOutdentY"/>
        <w:rPr>
          <w:sz w:val="32"/>
          <w:szCs w:val="32"/>
          <w:lang w:val="nb-NO"/>
        </w:rPr>
      </w:pPr>
      <w:r w:rsidRPr="006A0C96">
        <w:rPr>
          <w:b/>
          <w:color w:val="92D050"/>
          <w:sz w:val="32"/>
          <w:szCs w:val="32"/>
          <w:lang w:val="nb-NO"/>
        </w:rPr>
        <w:t>Retningslinje</w:t>
      </w:r>
      <w:r w:rsidR="006A0C96" w:rsidRPr="006A0C96">
        <w:rPr>
          <w:b/>
          <w:color w:val="92D050"/>
          <w:sz w:val="32"/>
          <w:szCs w:val="32"/>
          <w:lang w:val="nb-NO"/>
        </w:rPr>
        <w:t xml:space="preserve">r </w:t>
      </w:r>
      <w:r w:rsidRPr="006A0C96">
        <w:rPr>
          <w:b/>
          <w:color w:val="92D050"/>
          <w:sz w:val="32"/>
          <w:szCs w:val="32"/>
          <w:lang w:val="nb-NO"/>
        </w:rPr>
        <w:t xml:space="preserve">for psykososial førstehjelp </w:t>
      </w:r>
    </w:p>
    <w:p w14:paraId="36F6B854" w14:textId="77777777" w:rsidR="00822B76" w:rsidRPr="006A0C96" w:rsidRDefault="00822B76" w:rsidP="00822B76">
      <w:pPr>
        <w:pStyle w:val="ContentOutdentY"/>
        <w:rPr>
          <w:sz w:val="32"/>
          <w:szCs w:val="32"/>
          <w:lang w:val="nb-NO"/>
        </w:rPr>
      </w:pPr>
    </w:p>
    <w:p w14:paraId="320A3E64" w14:textId="77777777" w:rsidR="00822B76" w:rsidRPr="00822B76" w:rsidRDefault="00822B76" w:rsidP="004D00DC">
      <w:pPr>
        <w:pStyle w:val="Heading1"/>
        <w:rPr>
          <w:lang w:val="nb-NO"/>
        </w:rPr>
      </w:pPr>
      <w:r w:rsidRPr="00822B76">
        <w:rPr>
          <w:lang w:val="nb-NO"/>
        </w:rPr>
        <w:t xml:space="preserve">Målsetning og omfang </w:t>
      </w:r>
    </w:p>
    <w:p w14:paraId="7E42F7E1" w14:textId="77777777" w:rsidR="00B141DE" w:rsidRDefault="00822B76" w:rsidP="00822B76">
      <w:pPr>
        <w:pStyle w:val="ContentOutdentY"/>
        <w:rPr>
          <w:lang w:val="nb-NO"/>
        </w:rPr>
      </w:pPr>
      <w:r w:rsidRPr="00822B76">
        <w:rPr>
          <w:lang w:val="nb-NO"/>
        </w:rPr>
        <w:t xml:space="preserve">Retningslinjene er utarbeidet for å sikre at ansatte i Yara Porsgrunn ivaretas på en god måte dersom ulykker oppstår. </w:t>
      </w:r>
    </w:p>
    <w:p w14:paraId="4E084DEE" w14:textId="6A458E34" w:rsidR="00822B76" w:rsidRPr="00DE47F1" w:rsidRDefault="008F68EC" w:rsidP="00822B76">
      <w:pPr>
        <w:pStyle w:val="ContentOutdentY"/>
        <w:rPr>
          <w:color w:val="548DD4" w:themeColor="text2" w:themeTint="99"/>
          <w:lang w:val="nb-NO"/>
        </w:rPr>
      </w:pPr>
      <w:r w:rsidRPr="00DE47F1">
        <w:rPr>
          <w:color w:val="548DD4" w:themeColor="text2" w:themeTint="99"/>
          <w:lang w:val="nb-NO"/>
        </w:rPr>
        <w:t>Alle berørte</w:t>
      </w:r>
      <w:r w:rsidR="002F5D22" w:rsidRPr="00DE47F1">
        <w:rPr>
          <w:color w:val="548DD4" w:themeColor="text2" w:themeTint="99"/>
          <w:lang w:val="nb-NO"/>
        </w:rPr>
        <w:t xml:space="preserve"> a</w:t>
      </w:r>
      <w:r w:rsidR="00822B76" w:rsidRPr="00DE47F1">
        <w:rPr>
          <w:color w:val="548DD4" w:themeColor="text2" w:themeTint="99"/>
          <w:lang w:val="nb-NO"/>
        </w:rPr>
        <w:t>rbeidstakere</w:t>
      </w:r>
      <w:r w:rsidR="00A14D77" w:rsidRPr="00DE47F1">
        <w:rPr>
          <w:color w:val="548DD4" w:themeColor="text2" w:themeTint="99"/>
          <w:lang w:val="nb-NO"/>
        </w:rPr>
        <w:t xml:space="preserve"> i</w:t>
      </w:r>
      <w:r w:rsidR="002F5D22" w:rsidRPr="00DE47F1">
        <w:rPr>
          <w:color w:val="548DD4" w:themeColor="text2" w:themeTint="99"/>
          <w:lang w:val="nb-NO"/>
        </w:rPr>
        <w:t xml:space="preserve">nkluderes i Yaras system de første </w:t>
      </w:r>
      <w:r w:rsidR="000321C4" w:rsidRPr="00DE47F1">
        <w:rPr>
          <w:color w:val="548DD4" w:themeColor="text2" w:themeTint="99"/>
          <w:lang w:val="nb-NO"/>
        </w:rPr>
        <w:t>24 timene, v</w:t>
      </w:r>
      <w:r w:rsidR="00822B76" w:rsidRPr="00DE47F1">
        <w:rPr>
          <w:color w:val="548DD4" w:themeColor="text2" w:themeTint="99"/>
          <w:lang w:val="nb-NO"/>
        </w:rPr>
        <w:t>idere medisinsk behandling og oppfølging avtales med de aktuelle arbeidsgivere.</w:t>
      </w:r>
    </w:p>
    <w:p w14:paraId="0CDA0530" w14:textId="62586F2D" w:rsidR="00BC6BB1" w:rsidRDefault="004D00DC" w:rsidP="004D00DC">
      <w:pPr>
        <w:pStyle w:val="Heading1"/>
        <w:rPr>
          <w:lang w:val="nb-NO"/>
        </w:rPr>
      </w:pPr>
      <w:r>
        <w:rPr>
          <w:lang w:val="nb-NO"/>
        </w:rPr>
        <w:t xml:space="preserve">Lokale hendelser </w:t>
      </w:r>
    </w:p>
    <w:p w14:paraId="1ED81F3C" w14:textId="77777777" w:rsidR="008F68EC" w:rsidRPr="00DE47F1" w:rsidRDefault="008F68EC" w:rsidP="008F68EC">
      <w:pPr>
        <w:pStyle w:val="ContentOutdentY"/>
        <w:rPr>
          <w:color w:val="548DD4" w:themeColor="text2" w:themeTint="99"/>
          <w:lang w:val="nb-NO"/>
        </w:rPr>
      </w:pPr>
      <w:bookmarkStart w:id="0" w:name="_Hlk156913097"/>
      <w:r w:rsidRPr="00DE47F1">
        <w:rPr>
          <w:color w:val="548DD4" w:themeColor="text2" w:themeTint="99"/>
          <w:lang w:val="nb-NO"/>
        </w:rPr>
        <w:t xml:space="preserve">Det er viktig å igangsette behandling av mulige stressreaksjoner så snart som mulig. Også mindre hendelser kan igangsette reaksjoner når de skjer – eller en tid etterpå. Dette er individuelt, derfor må linjeleder være oppmerksom på etterreaksjoner i lang tid etter en hendelse. </w:t>
      </w:r>
    </w:p>
    <w:p w14:paraId="6432F385" w14:textId="5F65848A" w:rsidR="008F68EC" w:rsidRPr="00DE47F1" w:rsidRDefault="008F68EC" w:rsidP="008F68EC">
      <w:pPr>
        <w:rPr>
          <w:rFonts w:eastAsia="Times New Roman"/>
          <w:snapToGrid w:val="0"/>
          <w:color w:val="548DD4" w:themeColor="text2" w:themeTint="99"/>
          <w:sz w:val="22"/>
          <w:szCs w:val="24"/>
          <w:lang w:val="nb-NO"/>
        </w:rPr>
      </w:pPr>
      <w:r w:rsidRPr="00DE47F1">
        <w:rPr>
          <w:rFonts w:eastAsia="Times New Roman"/>
          <w:snapToGrid w:val="0"/>
          <w:color w:val="548DD4" w:themeColor="text2" w:themeTint="99"/>
          <w:sz w:val="22"/>
          <w:szCs w:val="24"/>
          <w:lang w:val="nb-NO"/>
        </w:rPr>
        <w:t>Gode råd om Psykososial førstehjelp er beskrevet til slutt i prosedyren</w:t>
      </w:r>
      <w:r w:rsidR="00B43542">
        <w:rPr>
          <w:rFonts w:eastAsia="Times New Roman"/>
          <w:snapToGrid w:val="0"/>
          <w:color w:val="548DD4" w:themeColor="text2" w:themeTint="99"/>
          <w:sz w:val="22"/>
          <w:szCs w:val="24"/>
          <w:lang w:val="nb-NO"/>
        </w:rPr>
        <w:t>.</w:t>
      </w:r>
    </w:p>
    <w:bookmarkEnd w:id="0"/>
    <w:p w14:paraId="1C85D158" w14:textId="77777777" w:rsidR="002D59F5" w:rsidRPr="00B43542" w:rsidRDefault="002D59F5" w:rsidP="008F68EC">
      <w:pPr>
        <w:pStyle w:val="ContentOutdentY"/>
        <w:rPr>
          <w:color w:val="00B0F0"/>
          <w:lang w:val="nb-NO"/>
        </w:rPr>
      </w:pPr>
    </w:p>
    <w:p w14:paraId="2FA287DE" w14:textId="5D85EB6B" w:rsidR="00822B76" w:rsidRPr="00822B76" w:rsidRDefault="00822B76" w:rsidP="004D00DC">
      <w:pPr>
        <w:pStyle w:val="Heading1"/>
        <w:rPr>
          <w:lang w:val="nb-NO"/>
        </w:rPr>
      </w:pPr>
      <w:r w:rsidRPr="00DE47F1">
        <w:rPr>
          <w:color w:val="548DD4" w:themeColor="text2" w:themeTint="99"/>
          <w:lang w:val="nb-NO"/>
        </w:rPr>
        <w:t>S</w:t>
      </w:r>
      <w:r w:rsidR="004D00DC" w:rsidRPr="00DE47F1">
        <w:rPr>
          <w:color w:val="548DD4" w:themeColor="text2" w:themeTint="99"/>
          <w:lang w:val="nb-NO"/>
        </w:rPr>
        <w:t xml:space="preserve">tørre hendelser / fabrikkalarm </w:t>
      </w:r>
      <w:r w:rsidR="00970DF0">
        <w:rPr>
          <w:lang w:val="nb-NO"/>
        </w:rPr>
        <w:t xml:space="preserve">- </w:t>
      </w:r>
      <w:r w:rsidR="004D00DC">
        <w:rPr>
          <w:lang w:val="nb-NO"/>
        </w:rPr>
        <w:t>s</w:t>
      </w:r>
      <w:r w:rsidRPr="00822B76" w:rsidDel="004D00DC">
        <w:rPr>
          <w:lang w:val="nb-NO"/>
        </w:rPr>
        <w:t>t</w:t>
      </w:r>
      <w:r w:rsidRPr="00822B76">
        <w:rPr>
          <w:lang w:val="nb-NO"/>
        </w:rPr>
        <w:t>rakstiltak på ulykkesdagen</w:t>
      </w:r>
    </w:p>
    <w:p w14:paraId="0943126A" w14:textId="7AC1E518" w:rsidR="00822B76" w:rsidRPr="00822B76" w:rsidRDefault="002870C6" w:rsidP="00822B76">
      <w:pPr>
        <w:pStyle w:val="ContentOutdentY"/>
        <w:rPr>
          <w:lang w:val="nb-NO"/>
        </w:rPr>
      </w:pPr>
      <w:r w:rsidRPr="002870C6">
        <w:rPr>
          <w:color w:val="548DD4" w:themeColor="text2" w:themeTint="99"/>
          <w:lang w:val="nb-NO"/>
        </w:rPr>
        <w:t>Fabrikksjef/</w:t>
      </w:r>
      <w:proofErr w:type="spellStart"/>
      <w:r w:rsidRPr="002870C6">
        <w:rPr>
          <w:color w:val="548DD4" w:themeColor="text2" w:themeTint="99"/>
          <w:lang w:val="nb-NO"/>
        </w:rPr>
        <w:t>Driftsvakt</w:t>
      </w:r>
      <w:proofErr w:type="spellEnd"/>
      <w:r w:rsidRPr="002870C6">
        <w:rPr>
          <w:color w:val="548DD4" w:themeColor="text2" w:themeTint="99"/>
          <w:lang w:val="nb-NO"/>
        </w:rPr>
        <w:t xml:space="preserve"> sikrer </w:t>
      </w:r>
      <w:r>
        <w:rPr>
          <w:lang w:val="nb-NO"/>
        </w:rPr>
        <w:t>at a</w:t>
      </w:r>
      <w:r w:rsidR="00822B76" w:rsidRPr="00B11A28">
        <w:rPr>
          <w:lang w:val="nb-NO"/>
        </w:rPr>
        <w:t xml:space="preserve">nsatte </w:t>
      </w:r>
      <w:r w:rsidR="00970DF0">
        <w:rPr>
          <w:lang w:val="nb-NO"/>
        </w:rPr>
        <w:t xml:space="preserve">skjermes og samles </w:t>
      </w:r>
      <w:r w:rsidR="00970DF0" w:rsidRPr="00DE47F1">
        <w:rPr>
          <w:color w:val="548DD4" w:themeColor="text2" w:themeTint="99"/>
          <w:lang w:val="nb-NO"/>
        </w:rPr>
        <w:t>på egnet sted</w:t>
      </w:r>
      <w:r w:rsidR="00970DF0">
        <w:rPr>
          <w:lang w:val="nb-NO"/>
        </w:rPr>
        <w:t xml:space="preserve"> </w:t>
      </w:r>
      <w:r w:rsidRPr="002870C6">
        <w:rPr>
          <w:color w:val="548DD4" w:themeColor="text2" w:themeTint="99"/>
          <w:lang w:val="nb-NO"/>
        </w:rPr>
        <w:t>(egen avdeling,</w:t>
      </w:r>
      <w:r w:rsidR="00252013" w:rsidRPr="002870C6">
        <w:rPr>
          <w:color w:val="548DD4" w:themeColor="text2" w:themeTint="99"/>
          <w:lang w:val="nb-NO"/>
        </w:rPr>
        <w:t xml:space="preserve"> Adminiet</w:t>
      </w:r>
      <w:r w:rsidRPr="002870C6">
        <w:rPr>
          <w:color w:val="548DD4" w:themeColor="text2" w:themeTint="99"/>
          <w:lang w:val="nb-NO"/>
        </w:rPr>
        <w:t>, B.25 eller annet egnet sted)</w:t>
      </w:r>
      <w:r>
        <w:rPr>
          <w:lang w:val="nb-NO"/>
        </w:rPr>
        <w:t>.</w:t>
      </w:r>
      <w:r w:rsidR="005B5136">
        <w:rPr>
          <w:lang w:val="nb-NO"/>
        </w:rPr>
        <w:t xml:space="preserve"> Dette vil skje</w:t>
      </w:r>
      <w:r w:rsidR="009F7FF0">
        <w:rPr>
          <w:lang w:val="nb-NO"/>
        </w:rPr>
        <w:t xml:space="preserve"> så snart det </w:t>
      </w:r>
      <w:proofErr w:type="gramStart"/>
      <w:r w:rsidR="009F7FF0">
        <w:rPr>
          <w:lang w:val="nb-NO"/>
        </w:rPr>
        <w:t xml:space="preserve">er </w:t>
      </w:r>
      <w:r w:rsidR="00822B76" w:rsidRPr="00822B76">
        <w:rPr>
          <w:lang w:val="nb-NO"/>
        </w:rPr>
        <w:t xml:space="preserve"> oppnådd</w:t>
      </w:r>
      <w:proofErr w:type="gramEnd"/>
      <w:r w:rsidR="00822B76" w:rsidRPr="00822B76">
        <w:rPr>
          <w:lang w:val="nb-NO"/>
        </w:rPr>
        <w:t xml:space="preserve"> kontroll på ulykkesstedet. Presse har ingen adgang til </w:t>
      </w:r>
      <w:r w:rsidR="00822B76" w:rsidRPr="00F72A3B">
        <w:rPr>
          <w:lang w:val="nb-NO"/>
        </w:rPr>
        <w:t>område</w:t>
      </w:r>
      <w:r w:rsidR="0090167A" w:rsidRPr="008F68EC">
        <w:rPr>
          <w:color w:val="2B579A"/>
          <w:shd w:val="clear" w:color="auto" w:fill="E6E6E6"/>
          <w:lang w:val="nb-NO"/>
        </w:rPr>
        <w:t>t</w:t>
      </w:r>
      <w:r w:rsidR="00822B76" w:rsidRPr="00F72A3B">
        <w:rPr>
          <w:lang w:val="nb-NO"/>
        </w:rPr>
        <w:t xml:space="preserve"> eller kontakt med ansatte. Representanter fra bedriftshelsetjenesten og HR vil være </w:t>
      </w:r>
      <w:proofErr w:type="gramStart"/>
      <w:r w:rsidR="00822B76" w:rsidRPr="00F72A3B">
        <w:rPr>
          <w:lang w:val="nb-NO"/>
        </w:rPr>
        <w:t>tilstede</w:t>
      </w:r>
      <w:proofErr w:type="gramEnd"/>
      <w:r w:rsidR="00822B76" w:rsidRPr="00F72A3B">
        <w:rPr>
          <w:lang w:val="nb-NO"/>
        </w:rPr>
        <w:t xml:space="preserve"> og organisere følgende aktiviteter</w:t>
      </w:r>
      <w:r w:rsidR="00CD21A7" w:rsidRPr="002870C6">
        <w:rPr>
          <w:lang w:val="nb-NO"/>
        </w:rPr>
        <w:t>:</w:t>
      </w:r>
    </w:p>
    <w:p w14:paraId="6D2619E9" w14:textId="4C0B40AE" w:rsidR="00822B76" w:rsidRPr="00822B76" w:rsidRDefault="00822B76" w:rsidP="008F68EC">
      <w:pPr>
        <w:pStyle w:val="ContentOutdentY"/>
        <w:numPr>
          <w:ilvl w:val="0"/>
          <w:numId w:val="9"/>
        </w:numPr>
        <w:ind w:left="720"/>
        <w:rPr>
          <w:lang w:val="nb-NO"/>
        </w:rPr>
      </w:pPr>
      <w:r w:rsidRPr="00822B76">
        <w:rPr>
          <w:lang w:val="nb-NO"/>
        </w:rPr>
        <w:t xml:space="preserve">Hjelp til å kontakte familie </w:t>
      </w:r>
    </w:p>
    <w:p w14:paraId="69BD02B1" w14:textId="1EC72A7E" w:rsidR="00822B76" w:rsidRPr="00822B76" w:rsidRDefault="00822B76" w:rsidP="008F68EC">
      <w:pPr>
        <w:pStyle w:val="ContentOutdentY"/>
        <w:numPr>
          <w:ilvl w:val="0"/>
          <w:numId w:val="9"/>
        </w:numPr>
        <w:ind w:left="720"/>
        <w:rPr>
          <w:lang w:val="nb-NO"/>
        </w:rPr>
      </w:pPr>
      <w:r w:rsidRPr="00822B76">
        <w:rPr>
          <w:lang w:val="nb-NO"/>
        </w:rPr>
        <w:t>Gruppesamtale med kollegastøtte</w:t>
      </w:r>
    </w:p>
    <w:p w14:paraId="70B89C6F" w14:textId="59B5D84D" w:rsidR="00710C39" w:rsidRDefault="00822B76" w:rsidP="008F68EC">
      <w:pPr>
        <w:pStyle w:val="ContentOutdentY"/>
        <w:numPr>
          <w:ilvl w:val="0"/>
          <w:numId w:val="9"/>
        </w:numPr>
        <w:ind w:left="720"/>
        <w:rPr>
          <w:lang w:val="nb-NO"/>
        </w:rPr>
      </w:pPr>
      <w:r w:rsidRPr="00822B76">
        <w:rPr>
          <w:lang w:val="nb-NO"/>
        </w:rPr>
        <w:t xml:space="preserve">Informasjon om hendelsen </w:t>
      </w:r>
    </w:p>
    <w:p w14:paraId="5DA3E3C6" w14:textId="77777777" w:rsidR="002870C6" w:rsidRDefault="00357F9C" w:rsidP="008F68EC">
      <w:pPr>
        <w:pStyle w:val="ContentOutdentY"/>
        <w:numPr>
          <w:ilvl w:val="0"/>
          <w:numId w:val="8"/>
        </w:numPr>
        <w:ind w:left="709" w:hanging="709"/>
        <w:rPr>
          <w:lang w:val="nb-NO"/>
        </w:rPr>
      </w:pPr>
      <w:r>
        <w:rPr>
          <w:lang w:val="nb-NO"/>
        </w:rPr>
        <w:t xml:space="preserve">Identifisere stressreaksjoner og </w:t>
      </w:r>
      <w:proofErr w:type="spellStart"/>
      <w:r>
        <w:rPr>
          <w:lang w:val="nb-NO"/>
        </w:rPr>
        <w:t>igangssette</w:t>
      </w:r>
      <w:proofErr w:type="spellEnd"/>
      <w:r>
        <w:rPr>
          <w:lang w:val="nb-NO"/>
        </w:rPr>
        <w:t xml:space="preserve"> psykososial førstehjelp</w:t>
      </w:r>
      <w:r w:rsidR="007919DD">
        <w:rPr>
          <w:lang w:val="nb-NO"/>
        </w:rPr>
        <w:t xml:space="preserve">. </w:t>
      </w:r>
    </w:p>
    <w:p w14:paraId="397A724C" w14:textId="34C7520F" w:rsidR="00712F3E" w:rsidRDefault="007919DD" w:rsidP="002870C6">
      <w:pPr>
        <w:pStyle w:val="ContentOutdentY"/>
        <w:numPr>
          <w:ilvl w:val="1"/>
          <w:numId w:val="8"/>
        </w:numPr>
        <w:rPr>
          <w:lang w:val="nb-NO"/>
        </w:rPr>
      </w:pPr>
      <w:r>
        <w:rPr>
          <w:lang w:val="nb-NO"/>
        </w:rPr>
        <w:t xml:space="preserve">Se gode råd for Psykososial førstehjelp </w:t>
      </w:r>
      <w:proofErr w:type="gramStart"/>
      <w:r>
        <w:rPr>
          <w:lang w:val="nb-NO"/>
        </w:rPr>
        <w:t>tilslutt</w:t>
      </w:r>
      <w:proofErr w:type="gramEnd"/>
      <w:r>
        <w:rPr>
          <w:lang w:val="nb-NO"/>
        </w:rPr>
        <w:t xml:space="preserve"> i prosedyre</w:t>
      </w:r>
      <w:r w:rsidR="00331DEF">
        <w:rPr>
          <w:lang w:val="nb-NO"/>
        </w:rPr>
        <w:t>)</w:t>
      </w:r>
    </w:p>
    <w:p w14:paraId="627A3AF8" w14:textId="3037D91E" w:rsidR="00822B76" w:rsidRPr="00822B76" w:rsidRDefault="00822B76" w:rsidP="008F68EC">
      <w:pPr>
        <w:pStyle w:val="ContentOutdentY"/>
        <w:numPr>
          <w:ilvl w:val="0"/>
          <w:numId w:val="9"/>
        </w:numPr>
        <w:ind w:left="720"/>
        <w:rPr>
          <w:lang w:val="nb-NO"/>
        </w:rPr>
      </w:pPr>
      <w:r w:rsidRPr="00822B76">
        <w:rPr>
          <w:lang w:val="nb-NO"/>
        </w:rPr>
        <w:t xml:space="preserve">Identifisere ansatte med særlige behov - etablere kontakt med helsetjenesten </w:t>
      </w:r>
    </w:p>
    <w:p w14:paraId="37C910FC" w14:textId="77777777" w:rsidR="002870C6" w:rsidRDefault="00822B76" w:rsidP="008F68EC">
      <w:pPr>
        <w:pStyle w:val="ContentOutdentY"/>
        <w:numPr>
          <w:ilvl w:val="0"/>
          <w:numId w:val="9"/>
        </w:numPr>
        <w:ind w:left="720"/>
        <w:rPr>
          <w:lang w:val="nb-NO"/>
        </w:rPr>
      </w:pPr>
      <w:r w:rsidRPr="00822B76">
        <w:rPr>
          <w:lang w:val="nb-NO"/>
        </w:rPr>
        <w:t>Informasjon om videre oppfølging</w:t>
      </w:r>
    </w:p>
    <w:p w14:paraId="06351470" w14:textId="337516A7" w:rsidR="00822B76" w:rsidRPr="002870C6" w:rsidRDefault="002870C6" w:rsidP="008F68EC">
      <w:pPr>
        <w:pStyle w:val="ContentOutdentY"/>
        <w:numPr>
          <w:ilvl w:val="0"/>
          <w:numId w:val="9"/>
        </w:numPr>
        <w:ind w:left="720"/>
        <w:rPr>
          <w:color w:val="548DD4" w:themeColor="text2" w:themeTint="99"/>
          <w:lang w:val="nb-NO"/>
        </w:rPr>
      </w:pPr>
      <w:r w:rsidRPr="002870C6">
        <w:rPr>
          <w:color w:val="548DD4" w:themeColor="text2" w:themeTint="99"/>
          <w:lang w:val="nb-NO"/>
        </w:rPr>
        <w:t>Oversikt over</w:t>
      </w:r>
      <w:r w:rsidR="00123CD2" w:rsidRPr="002870C6">
        <w:rPr>
          <w:color w:val="548DD4" w:themeColor="text2" w:themeTint="99"/>
          <w:lang w:val="nb-NO"/>
        </w:rPr>
        <w:t xml:space="preserve"> </w:t>
      </w:r>
      <w:r w:rsidR="00822B76" w:rsidRPr="002870C6">
        <w:rPr>
          <w:color w:val="548DD4" w:themeColor="text2" w:themeTint="99"/>
          <w:lang w:val="nb-NO"/>
        </w:rPr>
        <w:t>kontaktpersoner</w:t>
      </w:r>
    </w:p>
    <w:p w14:paraId="3D5DC615" w14:textId="77777777" w:rsidR="00822B76" w:rsidRPr="00822B76" w:rsidRDefault="00822B76" w:rsidP="004D00DC">
      <w:pPr>
        <w:pStyle w:val="Heading1"/>
        <w:rPr>
          <w:lang w:val="nb-NO"/>
        </w:rPr>
      </w:pPr>
      <w:r w:rsidRPr="00822B76">
        <w:rPr>
          <w:lang w:val="nb-NO"/>
        </w:rPr>
        <w:t>Oppfølging</w:t>
      </w:r>
    </w:p>
    <w:p w14:paraId="5184F2B6" w14:textId="77777777" w:rsidR="00822B76" w:rsidRPr="00822B76" w:rsidRDefault="00822B76" w:rsidP="00822B76">
      <w:pPr>
        <w:pStyle w:val="ContentOutdentY"/>
        <w:rPr>
          <w:lang w:val="nb-NO"/>
        </w:rPr>
      </w:pPr>
      <w:r w:rsidRPr="00822B76">
        <w:rPr>
          <w:lang w:val="nb-NO"/>
        </w:rPr>
        <w:t xml:space="preserve">Etter alvorlige ulykker vil det være behov for oppfølging og eventuelt medisinsk behandling i de neste dager, uker og måneder. Dette vil skje i samarbeid med bedriftshelsetjenesten (BHT) og den offentlige helsetjenesten.  </w:t>
      </w:r>
    </w:p>
    <w:p w14:paraId="74601D36" w14:textId="77777777" w:rsidR="00822B76" w:rsidRPr="00822B76" w:rsidRDefault="00822B76" w:rsidP="00822B76">
      <w:pPr>
        <w:pStyle w:val="ContentOutdentY"/>
        <w:rPr>
          <w:lang w:val="nb-NO"/>
        </w:rPr>
      </w:pPr>
      <w:r w:rsidRPr="00822B76">
        <w:rPr>
          <w:lang w:val="nb-NO"/>
        </w:rPr>
        <w:t xml:space="preserve">Sentralt i oppfølgingen er regelmessige gruppe- og avdelingsmøter hvor lokal </w:t>
      </w:r>
      <w:proofErr w:type="gramStart"/>
      <w:r w:rsidRPr="00822B76">
        <w:rPr>
          <w:lang w:val="nb-NO"/>
        </w:rPr>
        <w:t>ledelse  informerer</w:t>
      </w:r>
      <w:proofErr w:type="gramEnd"/>
      <w:r w:rsidRPr="00822B76">
        <w:rPr>
          <w:lang w:val="nb-NO"/>
        </w:rPr>
        <w:t xml:space="preserve"> om situasjonen og tilrettelegger for kollegastøtte. Med kollegastøtte oppnår vi at «samhold gir styrke» og arbeidskamerater gis anledning til å snakke med andre som har opplevd det samme.  </w:t>
      </w:r>
    </w:p>
    <w:p w14:paraId="264D8C71" w14:textId="77777777" w:rsidR="00822B76" w:rsidRPr="00822B76" w:rsidRDefault="00822B76" w:rsidP="004D00DC">
      <w:pPr>
        <w:pStyle w:val="Heading1"/>
        <w:rPr>
          <w:lang w:val="nb-NO"/>
        </w:rPr>
      </w:pPr>
      <w:r w:rsidRPr="00822B76">
        <w:rPr>
          <w:lang w:val="nb-NO"/>
        </w:rPr>
        <w:t xml:space="preserve">Roller og oppgaver </w:t>
      </w:r>
    </w:p>
    <w:p w14:paraId="2ADA686B" w14:textId="66047CFB" w:rsidR="00AE742B" w:rsidRPr="002870C6" w:rsidRDefault="00822B76" w:rsidP="00822B76">
      <w:pPr>
        <w:pStyle w:val="ContentOutdentY"/>
        <w:rPr>
          <w:b/>
          <w:lang w:val="nb-NO"/>
        </w:rPr>
      </w:pPr>
      <w:r w:rsidRPr="002870C6">
        <w:rPr>
          <w:b/>
          <w:lang w:val="nb-NO"/>
        </w:rPr>
        <w:t>Fabrikksjef</w:t>
      </w:r>
      <w:r w:rsidR="008F68EC" w:rsidRPr="002870C6">
        <w:rPr>
          <w:b/>
          <w:bCs/>
          <w:color w:val="548DD4" w:themeColor="text2" w:themeTint="99"/>
          <w:lang w:val="nb-NO"/>
        </w:rPr>
        <w:t>/</w:t>
      </w:r>
      <w:proofErr w:type="spellStart"/>
      <w:r w:rsidR="008F68EC" w:rsidRPr="002870C6">
        <w:rPr>
          <w:b/>
          <w:bCs/>
          <w:color w:val="548DD4" w:themeColor="text2" w:themeTint="99"/>
          <w:lang w:val="nb-NO"/>
        </w:rPr>
        <w:t>Driftsvakt</w:t>
      </w:r>
      <w:proofErr w:type="spellEnd"/>
    </w:p>
    <w:p w14:paraId="08118D37" w14:textId="059B7135" w:rsidR="00822B76" w:rsidRPr="008F68EC" w:rsidRDefault="00822B76" w:rsidP="00822B76">
      <w:pPr>
        <w:pStyle w:val="ContentOutdentY"/>
        <w:rPr>
          <w:lang w:val="nb-NO"/>
        </w:rPr>
      </w:pPr>
      <w:r w:rsidRPr="002870C6">
        <w:rPr>
          <w:lang w:val="nb-NO"/>
        </w:rPr>
        <w:t xml:space="preserve">Tar beslutning om samling på </w:t>
      </w:r>
      <w:r w:rsidR="00310422">
        <w:rPr>
          <w:lang w:val="nb-NO"/>
        </w:rPr>
        <w:t>egnet sted</w:t>
      </w:r>
      <w:r w:rsidR="008F68EC" w:rsidRPr="002870C6">
        <w:rPr>
          <w:lang w:val="nb-NO"/>
        </w:rPr>
        <w:t xml:space="preserve"> for å gi</w:t>
      </w:r>
      <w:r w:rsidRPr="002870C6">
        <w:rPr>
          <w:lang w:val="nb-NO"/>
        </w:rPr>
        <w:t xml:space="preserve"> informasjon om hendelsen.</w:t>
      </w:r>
    </w:p>
    <w:p w14:paraId="376A1719" w14:textId="77777777" w:rsidR="00AE742B" w:rsidRPr="002870C6" w:rsidRDefault="00822B76" w:rsidP="00822B76">
      <w:pPr>
        <w:pStyle w:val="ContentOutdentY"/>
        <w:rPr>
          <w:b/>
          <w:lang w:val="nb-NO"/>
        </w:rPr>
      </w:pPr>
      <w:r w:rsidRPr="002870C6">
        <w:rPr>
          <w:b/>
          <w:lang w:val="nb-NO"/>
        </w:rPr>
        <w:t xml:space="preserve">HR-sjef: </w:t>
      </w:r>
    </w:p>
    <w:p w14:paraId="63E383DB" w14:textId="77777777" w:rsidR="00AE742B" w:rsidRPr="008F68EC" w:rsidRDefault="00822B76" w:rsidP="00822B76">
      <w:pPr>
        <w:pStyle w:val="ContentOutdentY"/>
        <w:rPr>
          <w:lang w:val="nb-NO"/>
        </w:rPr>
      </w:pPr>
      <w:r w:rsidRPr="002870C6">
        <w:rPr>
          <w:lang w:val="nb-NO"/>
        </w:rPr>
        <w:t xml:space="preserve">Koordinerer gjennomføring av strakstiltak og videre oppfølging. Hovedkontakt for BHT. </w:t>
      </w:r>
    </w:p>
    <w:p w14:paraId="2463395E" w14:textId="19EBBCD4" w:rsidR="00822B76" w:rsidRPr="00DE47F1" w:rsidRDefault="00822B76" w:rsidP="00822B76">
      <w:pPr>
        <w:pStyle w:val="ContentOutdentY"/>
        <w:rPr>
          <w:lang w:val="nb-NO"/>
        </w:rPr>
      </w:pPr>
      <w:r w:rsidRPr="002870C6">
        <w:rPr>
          <w:lang w:val="nb-NO"/>
        </w:rPr>
        <w:t xml:space="preserve">Vurderer behov for eksterne hjelp i samråd med </w:t>
      </w:r>
      <w:r w:rsidR="00555F04" w:rsidRPr="28D17538">
        <w:rPr>
          <w:lang w:val="nb-NO"/>
        </w:rPr>
        <w:t>F</w:t>
      </w:r>
      <w:r w:rsidRPr="002870C6">
        <w:rPr>
          <w:lang w:val="nb-NO"/>
        </w:rPr>
        <w:t xml:space="preserve">abrikksjef. Ansvarlig for opplæring og retningslinje for psykososial førstehjelp. </w:t>
      </w:r>
    </w:p>
    <w:p w14:paraId="655F89DC" w14:textId="77777777" w:rsidR="00AE742B" w:rsidRPr="002870C6" w:rsidRDefault="00822B76" w:rsidP="00822B76">
      <w:pPr>
        <w:pStyle w:val="ContentOutdentY"/>
        <w:rPr>
          <w:b/>
          <w:lang w:val="nb-NO"/>
        </w:rPr>
      </w:pPr>
      <w:r w:rsidRPr="002870C6">
        <w:rPr>
          <w:b/>
          <w:lang w:val="nb-NO"/>
        </w:rPr>
        <w:t xml:space="preserve">Arbeidsleder og avdelingsleder: </w:t>
      </w:r>
    </w:p>
    <w:p w14:paraId="0D9CA271" w14:textId="58611B22" w:rsidR="00822B76" w:rsidRPr="00DE47F1" w:rsidRDefault="00822B76" w:rsidP="00822B76">
      <w:pPr>
        <w:pStyle w:val="ContentOutdentY"/>
        <w:rPr>
          <w:lang w:val="nb-NO"/>
        </w:rPr>
      </w:pPr>
      <w:r w:rsidRPr="002870C6">
        <w:rPr>
          <w:lang w:val="nb-NO"/>
        </w:rPr>
        <w:t xml:space="preserve">Deltar på </w:t>
      </w:r>
      <w:r w:rsidR="00DE47F1" w:rsidRPr="002870C6">
        <w:rPr>
          <w:color w:val="548DD4" w:themeColor="text2" w:themeTint="99"/>
          <w:lang w:val="nb-NO"/>
        </w:rPr>
        <w:t>samlingssted</w:t>
      </w:r>
      <w:r w:rsidRPr="002870C6">
        <w:rPr>
          <w:lang w:val="nb-NO"/>
        </w:rPr>
        <w:t xml:space="preserve"> etter at operativ kontroll er etablert. Viser omsorg og formidler behov til ledelse og BHT.</w:t>
      </w:r>
    </w:p>
    <w:p w14:paraId="248888A0" w14:textId="77777777" w:rsidR="00AE742B" w:rsidRPr="002870C6" w:rsidRDefault="00822B76" w:rsidP="00822B76">
      <w:pPr>
        <w:pStyle w:val="ContentOutdentY"/>
        <w:rPr>
          <w:b/>
          <w:lang w:val="nb-NO"/>
        </w:rPr>
      </w:pPr>
      <w:r w:rsidRPr="002870C6">
        <w:rPr>
          <w:b/>
          <w:lang w:val="nb-NO"/>
        </w:rPr>
        <w:t xml:space="preserve">HMS-sjef: </w:t>
      </w:r>
    </w:p>
    <w:p w14:paraId="4D1093FB" w14:textId="2C5CD807" w:rsidR="00822B76" w:rsidRPr="00DE47F1" w:rsidRDefault="00822B76" w:rsidP="00822B76">
      <w:pPr>
        <w:pStyle w:val="ContentOutdentY"/>
        <w:rPr>
          <w:lang w:val="nb-NO"/>
        </w:rPr>
      </w:pPr>
      <w:r w:rsidRPr="002870C6">
        <w:rPr>
          <w:lang w:val="nb-NO"/>
        </w:rPr>
        <w:t>Varsler</w:t>
      </w:r>
      <w:r w:rsidR="00DE47F1" w:rsidRPr="002870C6">
        <w:rPr>
          <w:lang w:val="nb-NO"/>
        </w:rPr>
        <w:t xml:space="preserve"> ansvarlig for </w:t>
      </w:r>
      <w:r w:rsidR="00DE47F1" w:rsidRPr="002870C6">
        <w:rPr>
          <w:color w:val="548DD4" w:themeColor="text2" w:themeTint="99"/>
          <w:lang w:val="nb-NO"/>
        </w:rPr>
        <w:t>samlingssted</w:t>
      </w:r>
      <w:r w:rsidR="00DE47F1" w:rsidRPr="002870C6">
        <w:rPr>
          <w:lang w:val="nb-NO"/>
        </w:rPr>
        <w:t xml:space="preserve"> dersom dette er utenfor eget fabrikkområde (Admini, B.25 eller tilsvarende)</w:t>
      </w:r>
      <w:r w:rsidR="002870C6">
        <w:rPr>
          <w:lang w:val="nb-NO"/>
        </w:rPr>
        <w:t xml:space="preserve"> </w:t>
      </w:r>
      <w:r w:rsidRPr="002870C6">
        <w:rPr>
          <w:lang w:val="nb-NO"/>
        </w:rPr>
        <w:t>og BHT. Bistår fabrikksjef</w:t>
      </w:r>
      <w:r w:rsidR="00DE47F1" w:rsidRPr="002870C6">
        <w:rPr>
          <w:lang w:val="nb-NO"/>
        </w:rPr>
        <w:t>.</w:t>
      </w:r>
    </w:p>
    <w:p w14:paraId="620C4993" w14:textId="77777777" w:rsidR="00AE742B" w:rsidRPr="002870C6" w:rsidRDefault="00822B76" w:rsidP="00822B76">
      <w:pPr>
        <w:pStyle w:val="ContentOutdentY"/>
        <w:rPr>
          <w:b/>
          <w:lang w:val="nb-NO"/>
        </w:rPr>
      </w:pPr>
      <w:r w:rsidRPr="002870C6">
        <w:rPr>
          <w:b/>
          <w:lang w:val="nb-NO"/>
        </w:rPr>
        <w:t xml:space="preserve">Vernetjenesten: </w:t>
      </w:r>
    </w:p>
    <w:p w14:paraId="1009D03D" w14:textId="50B47001" w:rsidR="00822B76" w:rsidRPr="00DE47F1" w:rsidRDefault="00822B76" w:rsidP="00822B76">
      <w:pPr>
        <w:pStyle w:val="ContentOutdentY"/>
        <w:rPr>
          <w:lang w:val="nb-NO"/>
        </w:rPr>
      </w:pPr>
      <w:r w:rsidRPr="002870C6">
        <w:rPr>
          <w:lang w:val="nb-NO"/>
        </w:rPr>
        <w:t xml:space="preserve">HVO er normalt </w:t>
      </w:r>
      <w:proofErr w:type="gramStart"/>
      <w:r w:rsidRPr="002870C6">
        <w:rPr>
          <w:lang w:val="nb-NO"/>
        </w:rPr>
        <w:t>tilstede</w:t>
      </w:r>
      <w:proofErr w:type="gramEnd"/>
      <w:r w:rsidRPr="002870C6">
        <w:rPr>
          <w:lang w:val="nb-NO"/>
        </w:rPr>
        <w:t xml:space="preserve"> på skadestedet i første fase. Deltar deretter på </w:t>
      </w:r>
      <w:proofErr w:type="spellStart"/>
      <w:proofErr w:type="gramStart"/>
      <w:r w:rsidR="00DE47F1" w:rsidRPr="002870C6">
        <w:rPr>
          <w:color w:val="548DD4" w:themeColor="text2" w:themeTint="99"/>
          <w:lang w:val="nb-NO"/>
        </w:rPr>
        <w:t>samlingssted</w:t>
      </w:r>
      <w:r w:rsidR="00DE47F1" w:rsidRPr="002870C6">
        <w:rPr>
          <w:lang w:val="nb-NO"/>
        </w:rPr>
        <w:t>.</w:t>
      </w:r>
      <w:r w:rsidRPr="002870C6">
        <w:rPr>
          <w:lang w:val="nb-NO"/>
        </w:rPr>
        <w:t>VO</w:t>
      </w:r>
      <w:proofErr w:type="spellEnd"/>
      <w:proofErr w:type="gramEnd"/>
      <w:r w:rsidRPr="002870C6">
        <w:rPr>
          <w:lang w:val="nb-NO"/>
        </w:rPr>
        <w:t xml:space="preserve"> deltar på </w:t>
      </w:r>
      <w:r w:rsidR="00DE47F1" w:rsidRPr="002870C6">
        <w:rPr>
          <w:color w:val="548DD4" w:themeColor="text2" w:themeTint="99"/>
          <w:lang w:val="nb-NO"/>
        </w:rPr>
        <w:t>samlingssted</w:t>
      </w:r>
      <w:r w:rsidRPr="002870C6">
        <w:rPr>
          <w:lang w:val="nb-NO"/>
        </w:rPr>
        <w:t xml:space="preserve"> som del av eget skift.</w:t>
      </w:r>
    </w:p>
    <w:p w14:paraId="2A55D751" w14:textId="77777777" w:rsidR="00AE742B" w:rsidRPr="002870C6" w:rsidRDefault="00822B76" w:rsidP="00822B76">
      <w:pPr>
        <w:pStyle w:val="ContentOutdentY"/>
        <w:rPr>
          <w:b/>
          <w:lang w:val="nb-NO"/>
        </w:rPr>
      </w:pPr>
      <w:r w:rsidRPr="002870C6">
        <w:rPr>
          <w:b/>
          <w:lang w:val="nb-NO"/>
        </w:rPr>
        <w:t xml:space="preserve">Bedriftshelsetjenesten: </w:t>
      </w:r>
    </w:p>
    <w:p w14:paraId="638675A5" w14:textId="5B801F88" w:rsidR="00822B76" w:rsidRPr="002870C6" w:rsidRDefault="00822B76" w:rsidP="00822B76">
      <w:pPr>
        <w:pStyle w:val="ContentOutdentY"/>
        <w:rPr>
          <w:lang w:val="nb-NO"/>
        </w:rPr>
      </w:pPr>
      <w:r w:rsidRPr="002870C6">
        <w:rPr>
          <w:lang w:val="nb-NO"/>
        </w:rPr>
        <w:t xml:space="preserve">Er </w:t>
      </w:r>
      <w:proofErr w:type="gramStart"/>
      <w:r w:rsidRPr="002870C6">
        <w:rPr>
          <w:lang w:val="nb-NO"/>
        </w:rPr>
        <w:t>tilstede</w:t>
      </w:r>
      <w:proofErr w:type="gramEnd"/>
      <w:r w:rsidRPr="002870C6">
        <w:rPr>
          <w:lang w:val="nb-NO"/>
        </w:rPr>
        <w:t xml:space="preserve"> på </w:t>
      </w:r>
      <w:r w:rsidR="00DE47F1" w:rsidRPr="002870C6">
        <w:rPr>
          <w:color w:val="548DD4" w:themeColor="text2" w:themeTint="99"/>
          <w:lang w:val="nb-NO"/>
        </w:rPr>
        <w:t>samlingssted</w:t>
      </w:r>
      <w:r w:rsidRPr="002870C6">
        <w:rPr>
          <w:lang w:val="nb-NO"/>
        </w:rPr>
        <w:t xml:space="preserve">. Gir råd, samtaler og informerer om stressreaksjoner. Identifiserer behov for videre oppfølging av enkeltansatte.  </w:t>
      </w:r>
    </w:p>
    <w:p w14:paraId="385C31B4" w14:textId="77777777" w:rsidR="00822B76" w:rsidRDefault="00822B76" w:rsidP="004D00DC">
      <w:pPr>
        <w:pStyle w:val="Heading1"/>
      </w:pPr>
      <w:proofErr w:type="spellStart"/>
      <w:r>
        <w:t>Informasjon</w:t>
      </w:r>
      <w:proofErr w:type="spellEnd"/>
      <w:r>
        <w:t xml:space="preserve"> og </w:t>
      </w:r>
      <w:proofErr w:type="spellStart"/>
      <w:r>
        <w:t>opplæring</w:t>
      </w:r>
      <w:proofErr w:type="spellEnd"/>
    </w:p>
    <w:p w14:paraId="43EB9C69" w14:textId="77777777" w:rsidR="004E3377" w:rsidRDefault="00822B76" w:rsidP="00822B76">
      <w:pPr>
        <w:pStyle w:val="ContentOutdentY"/>
        <w:rPr>
          <w:lang w:val="nb-NO"/>
        </w:rPr>
      </w:pPr>
      <w:r w:rsidRPr="00822B76">
        <w:rPr>
          <w:lang w:val="nb-NO"/>
        </w:rPr>
        <w:t xml:space="preserve">Retningslinjene blir gjennomgått årlig med tillitsvalgte, HVO, ledergruppe og BHT. Innføring i psykososial førstehjelp er obligatorisk for alle nye ledere med personalansvar i Yara Porsgrunn.  </w:t>
      </w:r>
    </w:p>
    <w:p w14:paraId="53EB0F50" w14:textId="77777777" w:rsidR="00331DEF" w:rsidRDefault="00331DEF" w:rsidP="00822B76">
      <w:pPr>
        <w:pStyle w:val="ContentOutdentY"/>
        <w:rPr>
          <w:lang w:val="nb-NO"/>
        </w:rPr>
      </w:pPr>
    </w:p>
    <w:p w14:paraId="1917DC31" w14:textId="77777777" w:rsidR="007729B8" w:rsidRDefault="007729B8" w:rsidP="00822B76">
      <w:pPr>
        <w:pStyle w:val="ContentOutdentY"/>
        <w:rPr>
          <w:lang w:val="nb-NO"/>
        </w:rPr>
      </w:pPr>
    </w:p>
    <w:p w14:paraId="28E898B4" w14:textId="61DDD73E" w:rsidR="002870C6" w:rsidRDefault="002870C6" w:rsidP="00822B76">
      <w:pPr>
        <w:pStyle w:val="ContentOutdentY"/>
        <w:rPr>
          <w:lang w:val="nb-NO"/>
        </w:rPr>
      </w:pPr>
    </w:p>
    <w:p w14:paraId="169758EA" w14:textId="6AEFF58F" w:rsidR="002870C6" w:rsidRDefault="002870C6" w:rsidP="00822B76">
      <w:pPr>
        <w:pStyle w:val="ContentOutdentY"/>
        <w:rPr>
          <w:lang w:val="nb-NO"/>
        </w:rPr>
      </w:pPr>
    </w:p>
    <w:p w14:paraId="12AC5574" w14:textId="704769F6" w:rsidR="002870C6" w:rsidRDefault="002870C6" w:rsidP="00822B76">
      <w:pPr>
        <w:pStyle w:val="ContentOutdentY"/>
        <w:rPr>
          <w:lang w:val="nb-NO"/>
        </w:rPr>
      </w:pPr>
    </w:p>
    <w:p w14:paraId="7EB8EEB6" w14:textId="42B3065F" w:rsidR="002870C6" w:rsidRDefault="002870C6" w:rsidP="00822B76">
      <w:pPr>
        <w:pStyle w:val="ContentOutdentY"/>
        <w:rPr>
          <w:lang w:val="nb-NO"/>
        </w:rPr>
      </w:pPr>
    </w:p>
    <w:p w14:paraId="69083F67" w14:textId="0D3E340E" w:rsidR="002870C6" w:rsidRDefault="002870C6" w:rsidP="00822B76">
      <w:pPr>
        <w:pStyle w:val="ContentOutdentY"/>
        <w:rPr>
          <w:lang w:val="nb-NO"/>
        </w:rPr>
      </w:pPr>
    </w:p>
    <w:p w14:paraId="265FABB1" w14:textId="484BD13C" w:rsidR="002870C6" w:rsidRDefault="002870C6" w:rsidP="00822B76">
      <w:pPr>
        <w:pStyle w:val="ContentOutdentY"/>
        <w:rPr>
          <w:lang w:val="nb-NO"/>
        </w:rPr>
      </w:pPr>
    </w:p>
    <w:p w14:paraId="1FA6B547" w14:textId="504B3137" w:rsidR="002870C6" w:rsidRDefault="002870C6" w:rsidP="00822B76">
      <w:pPr>
        <w:pStyle w:val="ContentOutdentY"/>
        <w:rPr>
          <w:lang w:val="nb-NO"/>
        </w:rPr>
      </w:pPr>
    </w:p>
    <w:p w14:paraId="6FABF620" w14:textId="3A420269" w:rsidR="002870C6" w:rsidRDefault="002870C6" w:rsidP="00822B76">
      <w:pPr>
        <w:pStyle w:val="ContentOutdentY"/>
        <w:rPr>
          <w:lang w:val="nb-NO"/>
        </w:rPr>
      </w:pPr>
    </w:p>
    <w:p w14:paraId="11635C46" w14:textId="77777777" w:rsidR="002870C6" w:rsidRDefault="002870C6" w:rsidP="00822B76">
      <w:pPr>
        <w:pStyle w:val="ContentOutdentY"/>
        <w:rPr>
          <w:lang w:val="nb-NO"/>
        </w:rPr>
      </w:pPr>
    </w:p>
    <w:p w14:paraId="0032DC08" w14:textId="6E54CFCB" w:rsidR="00331DEF" w:rsidRPr="002870C6" w:rsidRDefault="00D91170" w:rsidP="00822B76">
      <w:pPr>
        <w:pStyle w:val="ContentOutdentY"/>
        <w:rPr>
          <w:color w:val="548DD4" w:themeColor="text2" w:themeTint="99"/>
          <w:lang w:val="nb-NO"/>
        </w:rPr>
      </w:pPr>
      <w:r w:rsidRPr="002870C6">
        <w:rPr>
          <w:color w:val="548DD4" w:themeColor="text2" w:themeTint="99"/>
          <w:lang w:val="nb-NO"/>
        </w:rPr>
        <w:t>(</w:t>
      </w:r>
      <w:r w:rsidR="00331DEF" w:rsidRPr="002870C6">
        <w:rPr>
          <w:color w:val="548DD4" w:themeColor="text2" w:themeTint="99"/>
          <w:lang w:val="nb-NO"/>
        </w:rPr>
        <w:t>*)</w:t>
      </w:r>
    </w:p>
    <w:p w14:paraId="7CEE6E5A" w14:textId="491D5188" w:rsidR="00331DEF" w:rsidRPr="002870C6" w:rsidRDefault="00331DEF" w:rsidP="00822B76">
      <w:pPr>
        <w:pStyle w:val="ContentOutdentY"/>
        <w:rPr>
          <w:b/>
          <w:color w:val="548DD4" w:themeColor="text2" w:themeTint="99"/>
          <w:lang w:val="nb-NO"/>
        </w:rPr>
      </w:pPr>
      <w:r w:rsidRPr="002870C6">
        <w:rPr>
          <w:b/>
          <w:color w:val="548DD4" w:themeColor="text2" w:themeTint="99"/>
          <w:lang w:val="nb-NO"/>
        </w:rPr>
        <w:t>Gode råd for psykososial førstehjelp:</w:t>
      </w:r>
    </w:p>
    <w:p w14:paraId="475CBA71" w14:textId="77777777" w:rsidR="00DE1369" w:rsidRPr="002870C6" w:rsidRDefault="00DE1369" w:rsidP="00DE1369">
      <w:pPr>
        <w:pStyle w:val="ContentOutdentY"/>
        <w:rPr>
          <w:b/>
          <w:color w:val="548DD4" w:themeColor="text2" w:themeTint="99"/>
          <w:lang w:val="nb-NO"/>
        </w:rPr>
      </w:pPr>
      <w:r w:rsidRPr="002870C6">
        <w:rPr>
          <w:b/>
          <w:color w:val="548DD4" w:themeColor="text2" w:themeTint="99"/>
          <w:lang w:val="nb-NO"/>
        </w:rPr>
        <w:t>1 - Vær nærværende</w:t>
      </w:r>
    </w:p>
    <w:p w14:paraId="4B696BC0" w14:textId="77777777" w:rsidR="00DE1369" w:rsidRPr="002870C6" w:rsidRDefault="00DE1369" w:rsidP="00DE47F1">
      <w:pPr>
        <w:pStyle w:val="ContentOutdentY"/>
        <w:numPr>
          <w:ilvl w:val="0"/>
          <w:numId w:val="4"/>
        </w:numPr>
        <w:rPr>
          <w:color w:val="548DD4" w:themeColor="text2" w:themeTint="99"/>
          <w:lang w:val="nb-NO"/>
        </w:rPr>
      </w:pPr>
      <w:r w:rsidRPr="002870C6">
        <w:rPr>
          <w:color w:val="548DD4" w:themeColor="text2" w:themeTint="99"/>
          <w:lang w:val="nb-NO"/>
        </w:rPr>
        <w:t>Hold deg så trygg og rolig du kan, og vær oppmerksom på kroppsspråket og stemmeleiet ditt.</w:t>
      </w:r>
    </w:p>
    <w:p w14:paraId="26577167" w14:textId="77777777" w:rsidR="00DE1369" w:rsidRPr="002870C6" w:rsidRDefault="00DE1369" w:rsidP="00DE47F1">
      <w:pPr>
        <w:pStyle w:val="ContentOutdentY"/>
        <w:numPr>
          <w:ilvl w:val="0"/>
          <w:numId w:val="4"/>
        </w:numPr>
        <w:rPr>
          <w:color w:val="548DD4" w:themeColor="text2" w:themeTint="99"/>
          <w:lang w:val="nb-NO"/>
        </w:rPr>
      </w:pPr>
      <w:r w:rsidRPr="002870C6">
        <w:rPr>
          <w:color w:val="548DD4" w:themeColor="text2" w:themeTint="99"/>
          <w:lang w:val="nb-NO"/>
        </w:rPr>
        <w:t>Presenter deg selv.</w:t>
      </w:r>
    </w:p>
    <w:p w14:paraId="03A64F4B" w14:textId="77777777" w:rsidR="00DE1369" w:rsidRPr="002870C6" w:rsidRDefault="00DE1369" w:rsidP="00DE47F1">
      <w:pPr>
        <w:pStyle w:val="ContentOutdentY"/>
        <w:numPr>
          <w:ilvl w:val="0"/>
          <w:numId w:val="4"/>
        </w:numPr>
        <w:rPr>
          <w:color w:val="548DD4" w:themeColor="text2" w:themeTint="99"/>
          <w:lang w:val="nb-NO"/>
        </w:rPr>
      </w:pPr>
      <w:r w:rsidRPr="002870C6">
        <w:rPr>
          <w:color w:val="548DD4" w:themeColor="text2" w:themeTint="99"/>
          <w:lang w:val="nb-NO"/>
        </w:rPr>
        <w:t>Avpass øyekontakt og hold passe avstand til den du snakker med.</w:t>
      </w:r>
    </w:p>
    <w:p w14:paraId="1E3C9FAE" w14:textId="77777777" w:rsidR="00DE1369" w:rsidRPr="002870C6" w:rsidRDefault="00DE1369" w:rsidP="00DE1369">
      <w:pPr>
        <w:pStyle w:val="ContentOutdentY"/>
        <w:numPr>
          <w:ilvl w:val="0"/>
          <w:numId w:val="4"/>
        </w:numPr>
        <w:rPr>
          <w:color w:val="548DD4" w:themeColor="text2" w:themeTint="99"/>
          <w:lang w:val="nb-NO"/>
        </w:rPr>
      </w:pPr>
      <w:r w:rsidRPr="002870C6">
        <w:rPr>
          <w:color w:val="548DD4" w:themeColor="text2" w:themeTint="99"/>
          <w:lang w:val="nb-NO"/>
        </w:rPr>
        <w:t>Berøring kan være viktig for å berolige eller få kontakt, men oppleves forskjellig. Spør derfor på forhånd om det passer.</w:t>
      </w:r>
    </w:p>
    <w:p w14:paraId="2599D3F2" w14:textId="77777777" w:rsidR="005B5A96" w:rsidRPr="002870C6" w:rsidRDefault="005B5A96" w:rsidP="00DE47F1">
      <w:pPr>
        <w:pStyle w:val="ContentOutdentY"/>
        <w:ind w:left="720"/>
        <w:rPr>
          <w:color w:val="548DD4" w:themeColor="text2" w:themeTint="99"/>
          <w:lang w:val="nb-NO"/>
        </w:rPr>
      </w:pPr>
    </w:p>
    <w:p w14:paraId="16C688DE" w14:textId="77777777" w:rsidR="00DE1369" w:rsidRPr="002870C6" w:rsidRDefault="00DE1369" w:rsidP="00DE1369">
      <w:pPr>
        <w:pStyle w:val="ContentOutdentY"/>
        <w:rPr>
          <w:b/>
          <w:color w:val="548DD4" w:themeColor="text2" w:themeTint="99"/>
          <w:lang w:val="nb-NO"/>
        </w:rPr>
      </w:pPr>
      <w:r w:rsidRPr="002870C6">
        <w:rPr>
          <w:b/>
          <w:color w:val="548DD4" w:themeColor="text2" w:themeTint="99"/>
          <w:lang w:val="nb-NO"/>
        </w:rPr>
        <w:t>2 - Lytt oppmerksomt</w:t>
      </w:r>
    </w:p>
    <w:p w14:paraId="597D5808" w14:textId="77777777" w:rsidR="00DE1369" w:rsidRPr="002870C6" w:rsidRDefault="00DE1369" w:rsidP="00DE47F1">
      <w:pPr>
        <w:pStyle w:val="ContentOutdentY"/>
        <w:numPr>
          <w:ilvl w:val="0"/>
          <w:numId w:val="5"/>
        </w:numPr>
        <w:rPr>
          <w:color w:val="548DD4" w:themeColor="text2" w:themeTint="99"/>
          <w:lang w:val="nb-NO"/>
        </w:rPr>
      </w:pPr>
      <w:r w:rsidRPr="002870C6">
        <w:rPr>
          <w:color w:val="548DD4" w:themeColor="text2" w:themeTint="99"/>
          <w:lang w:val="nb-NO"/>
        </w:rPr>
        <w:t>Vær tålmodig.</w:t>
      </w:r>
    </w:p>
    <w:p w14:paraId="38A70B44" w14:textId="77777777" w:rsidR="00DE1369" w:rsidRPr="002870C6" w:rsidRDefault="00DE1369" w:rsidP="00DE47F1">
      <w:pPr>
        <w:pStyle w:val="ContentOutdentY"/>
        <w:numPr>
          <w:ilvl w:val="0"/>
          <w:numId w:val="5"/>
        </w:numPr>
        <w:rPr>
          <w:color w:val="548DD4" w:themeColor="text2" w:themeTint="99"/>
          <w:lang w:val="nb-NO"/>
        </w:rPr>
      </w:pPr>
      <w:r w:rsidRPr="002870C6">
        <w:rPr>
          <w:color w:val="548DD4" w:themeColor="text2" w:themeTint="99"/>
          <w:lang w:val="nb-NO"/>
        </w:rPr>
        <w:t>Lytt til både ord og legg merke til kroppsspråk.</w:t>
      </w:r>
    </w:p>
    <w:p w14:paraId="7B67F9CE" w14:textId="77777777" w:rsidR="00DE1369" w:rsidRPr="002870C6" w:rsidRDefault="00DE1369" w:rsidP="00DE47F1">
      <w:pPr>
        <w:pStyle w:val="ContentOutdentY"/>
        <w:numPr>
          <w:ilvl w:val="0"/>
          <w:numId w:val="5"/>
        </w:numPr>
        <w:rPr>
          <w:color w:val="548DD4" w:themeColor="text2" w:themeTint="99"/>
          <w:lang w:val="nb-NO"/>
        </w:rPr>
      </w:pPr>
      <w:r w:rsidRPr="002870C6">
        <w:rPr>
          <w:color w:val="548DD4" w:themeColor="text2" w:themeTint="99"/>
          <w:lang w:val="nb-NO"/>
        </w:rPr>
        <w:t>Aksepter pauser.</w:t>
      </w:r>
    </w:p>
    <w:p w14:paraId="5EE74653" w14:textId="77777777" w:rsidR="00DE1369" w:rsidRPr="002870C6" w:rsidRDefault="00DE1369" w:rsidP="00DE47F1">
      <w:pPr>
        <w:pStyle w:val="ContentOutdentY"/>
        <w:numPr>
          <w:ilvl w:val="0"/>
          <w:numId w:val="5"/>
        </w:numPr>
        <w:rPr>
          <w:color w:val="548DD4" w:themeColor="text2" w:themeTint="99"/>
          <w:lang w:val="nb-NO"/>
        </w:rPr>
      </w:pPr>
      <w:r w:rsidRPr="002870C6">
        <w:rPr>
          <w:color w:val="548DD4" w:themeColor="text2" w:themeTint="99"/>
          <w:lang w:val="nb-NO"/>
        </w:rPr>
        <w:t>Bruk korte setninger og gi klare beskjeder.</w:t>
      </w:r>
    </w:p>
    <w:p w14:paraId="6981CCF8" w14:textId="77777777" w:rsidR="00DE1369" w:rsidRPr="002870C6" w:rsidRDefault="00DE1369" w:rsidP="005B5A96">
      <w:pPr>
        <w:pStyle w:val="ContentOutdentY"/>
        <w:numPr>
          <w:ilvl w:val="0"/>
          <w:numId w:val="5"/>
        </w:numPr>
        <w:rPr>
          <w:color w:val="548DD4" w:themeColor="text2" w:themeTint="99"/>
          <w:lang w:val="nb-NO"/>
        </w:rPr>
      </w:pPr>
      <w:r w:rsidRPr="002870C6">
        <w:rPr>
          <w:color w:val="548DD4" w:themeColor="text2" w:themeTint="99"/>
          <w:lang w:val="nb-NO"/>
        </w:rPr>
        <w:t>Informer kort om vanlige krisereaksjoner.</w:t>
      </w:r>
    </w:p>
    <w:p w14:paraId="054536F2" w14:textId="77777777" w:rsidR="00806E40" w:rsidRPr="002870C6" w:rsidRDefault="00806E40" w:rsidP="00DE47F1">
      <w:pPr>
        <w:pStyle w:val="ContentOutdentY"/>
        <w:ind w:left="720"/>
        <w:rPr>
          <w:color w:val="548DD4" w:themeColor="text2" w:themeTint="99"/>
          <w:lang w:val="nb-NO"/>
        </w:rPr>
      </w:pPr>
    </w:p>
    <w:p w14:paraId="33A138BC" w14:textId="77777777" w:rsidR="00DE1369" w:rsidRPr="002870C6" w:rsidRDefault="00DE1369" w:rsidP="00DE1369">
      <w:pPr>
        <w:pStyle w:val="ContentOutdentY"/>
        <w:rPr>
          <w:b/>
          <w:color w:val="548DD4" w:themeColor="text2" w:themeTint="99"/>
          <w:lang w:val="nb-NO"/>
        </w:rPr>
      </w:pPr>
      <w:r w:rsidRPr="002870C6">
        <w:rPr>
          <w:b/>
          <w:color w:val="548DD4" w:themeColor="text2" w:themeTint="99"/>
          <w:lang w:val="nb-NO"/>
        </w:rPr>
        <w:t>3 - Aksepter ulike reaksjoner</w:t>
      </w:r>
    </w:p>
    <w:p w14:paraId="4B0A5AB0" w14:textId="77777777" w:rsidR="00DE1369" w:rsidRPr="002870C6" w:rsidRDefault="00DE1369" w:rsidP="00DE47F1">
      <w:pPr>
        <w:pStyle w:val="ContentOutdentY"/>
        <w:numPr>
          <w:ilvl w:val="0"/>
          <w:numId w:val="6"/>
        </w:numPr>
        <w:rPr>
          <w:color w:val="548DD4" w:themeColor="text2" w:themeTint="99"/>
          <w:lang w:val="nb-NO"/>
        </w:rPr>
      </w:pPr>
      <w:r w:rsidRPr="002870C6">
        <w:rPr>
          <w:color w:val="548DD4" w:themeColor="text2" w:themeTint="99"/>
          <w:lang w:val="nb-NO"/>
        </w:rPr>
        <w:t>Alt fra tydelig sinne, gråt og redsel til stille tilbaketrukkenhet er normale reaksjoner på unormale hendelser.</w:t>
      </w:r>
    </w:p>
    <w:p w14:paraId="6745FC55" w14:textId="77777777" w:rsidR="00DE1369" w:rsidRPr="002870C6" w:rsidRDefault="00DE1369" w:rsidP="00DE47F1">
      <w:pPr>
        <w:pStyle w:val="ContentOutdentY"/>
        <w:numPr>
          <w:ilvl w:val="0"/>
          <w:numId w:val="6"/>
        </w:numPr>
        <w:rPr>
          <w:color w:val="548DD4" w:themeColor="text2" w:themeTint="99"/>
          <w:lang w:val="nb-NO"/>
        </w:rPr>
      </w:pPr>
      <w:r w:rsidRPr="002870C6">
        <w:rPr>
          <w:color w:val="548DD4" w:themeColor="text2" w:themeTint="99"/>
          <w:lang w:val="nb-NO"/>
        </w:rPr>
        <w:t>Sjokkreaksjoner skjermer de berørte slik at de får tid til gradvis å ta inn over seg det som har skjedd.</w:t>
      </w:r>
    </w:p>
    <w:p w14:paraId="02EE4663" w14:textId="77777777" w:rsidR="00DE1369" w:rsidRPr="002870C6" w:rsidRDefault="00DE1369" w:rsidP="00806E40">
      <w:pPr>
        <w:pStyle w:val="ContentOutdentY"/>
        <w:numPr>
          <w:ilvl w:val="0"/>
          <w:numId w:val="6"/>
        </w:numPr>
        <w:rPr>
          <w:color w:val="548DD4" w:themeColor="text2" w:themeTint="99"/>
          <w:lang w:val="nb-NO"/>
        </w:rPr>
      </w:pPr>
      <w:r w:rsidRPr="002870C6">
        <w:rPr>
          <w:color w:val="548DD4" w:themeColor="text2" w:themeTint="99"/>
          <w:lang w:val="nb-NO"/>
        </w:rPr>
        <w:t>La de berørte som ønsker det få snakke om hendelsen og gi dem informasjon om hendelsesforløpet, uten å oppmuntre til å snakke om følelser i den akutte fasen.</w:t>
      </w:r>
    </w:p>
    <w:p w14:paraId="2D1F3D5C" w14:textId="77777777" w:rsidR="00806E40" w:rsidRPr="002870C6" w:rsidRDefault="00806E40" w:rsidP="00DE47F1">
      <w:pPr>
        <w:pStyle w:val="ContentOutdentY"/>
        <w:ind w:left="720"/>
        <w:rPr>
          <w:color w:val="548DD4" w:themeColor="text2" w:themeTint="99"/>
          <w:lang w:val="nb-NO"/>
        </w:rPr>
      </w:pPr>
    </w:p>
    <w:p w14:paraId="0A0F00F6" w14:textId="77777777" w:rsidR="00DE1369" w:rsidRPr="002870C6" w:rsidRDefault="00DE1369" w:rsidP="00DE1369">
      <w:pPr>
        <w:pStyle w:val="ContentOutdentY"/>
        <w:rPr>
          <w:b/>
          <w:color w:val="548DD4" w:themeColor="text2" w:themeTint="99"/>
          <w:lang w:val="nb-NO"/>
        </w:rPr>
      </w:pPr>
      <w:r w:rsidRPr="002870C6">
        <w:rPr>
          <w:b/>
          <w:color w:val="548DD4" w:themeColor="text2" w:themeTint="99"/>
          <w:lang w:val="nb-NO"/>
        </w:rPr>
        <w:t>4 - Gi omsorg og praktisk hjelp</w:t>
      </w:r>
    </w:p>
    <w:p w14:paraId="7CA48B4C" w14:textId="77777777" w:rsidR="00DE1369" w:rsidRPr="002870C6" w:rsidRDefault="00DE1369" w:rsidP="00DE47F1">
      <w:pPr>
        <w:pStyle w:val="ContentOutdentY"/>
        <w:numPr>
          <w:ilvl w:val="0"/>
          <w:numId w:val="7"/>
        </w:numPr>
        <w:rPr>
          <w:color w:val="548DD4" w:themeColor="text2" w:themeTint="99"/>
          <w:lang w:val="nb-NO"/>
        </w:rPr>
      </w:pPr>
      <w:r w:rsidRPr="002870C6">
        <w:rPr>
          <w:color w:val="548DD4" w:themeColor="text2" w:themeTint="99"/>
          <w:lang w:val="nb-NO"/>
        </w:rPr>
        <w:t xml:space="preserve">Skjerm berørte og </w:t>
      </w:r>
      <w:proofErr w:type="spellStart"/>
      <w:r w:rsidRPr="002870C6">
        <w:rPr>
          <w:color w:val="548DD4" w:themeColor="text2" w:themeTint="99"/>
          <w:lang w:val="nb-NO"/>
        </w:rPr>
        <w:t>hjelp</w:t>
      </w:r>
      <w:proofErr w:type="spellEnd"/>
      <w:r w:rsidRPr="002870C6">
        <w:rPr>
          <w:color w:val="548DD4" w:themeColor="text2" w:themeTint="99"/>
          <w:lang w:val="nb-NO"/>
        </w:rPr>
        <w:t xml:space="preserve"> dem til et trygt sted.</w:t>
      </w:r>
    </w:p>
    <w:p w14:paraId="4F80E0B4" w14:textId="77777777" w:rsidR="00DE1369" w:rsidRPr="002870C6" w:rsidRDefault="00DE1369" w:rsidP="00DE47F1">
      <w:pPr>
        <w:pStyle w:val="ContentOutdentY"/>
        <w:numPr>
          <w:ilvl w:val="0"/>
          <w:numId w:val="7"/>
        </w:numPr>
        <w:rPr>
          <w:color w:val="548DD4" w:themeColor="text2" w:themeTint="99"/>
          <w:lang w:val="nb-NO"/>
        </w:rPr>
      </w:pPr>
      <w:r w:rsidRPr="002870C6">
        <w:rPr>
          <w:color w:val="548DD4" w:themeColor="text2" w:themeTint="99"/>
          <w:lang w:val="nb-NO"/>
        </w:rPr>
        <w:t>Beskytt dem fra tilskuere og media (om det er en aktuell problemstilling).</w:t>
      </w:r>
    </w:p>
    <w:p w14:paraId="1E393EEC" w14:textId="77777777" w:rsidR="00DE1369" w:rsidRPr="002870C6" w:rsidRDefault="00DE1369" w:rsidP="00DE47F1">
      <w:pPr>
        <w:pStyle w:val="ContentOutdentY"/>
        <w:numPr>
          <w:ilvl w:val="0"/>
          <w:numId w:val="7"/>
        </w:numPr>
        <w:rPr>
          <w:color w:val="548DD4" w:themeColor="text2" w:themeTint="99"/>
          <w:lang w:val="nb-NO"/>
        </w:rPr>
      </w:pPr>
      <w:r w:rsidRPr="002870C6">
        <w:rPr>
          <w:color w:val="548DD4" w:themeColor="text2" w:themeTint="99"/>
          <w:lang w:val="nb-NO"/>
        </w:rPr>
        <w:t>Forsikre deg om at berørte ikke fryser.</w:t>
      </w:r>
    </w:p>
    <w:p w14:paraId="152F9BEF" w14:textId="77777777" w:rsidR="00DE1369" w:rsidRPr="002870C6" w:rsidRDefault="00DE1369" w:rsidP="00DE47F1">
      <w:pPr>
        <w:pStyle w:val="ContentOutdentY"/>
        <w:numPr>
          <w:ilvl w:val="0"/>
          <w:numId w:val="7"/>
        </w:numPr>
        <w:rPr>
          <w:color w:val="548DD4" w:themeColor="text2" w:themeTint="99"/>
          <w:lang w:val="nb-NO"/>
        </w:rPr>
      </w:pPr>
      <w:r w:rsidRPr="002870C6">
        <w:rPr>
          <w:color w:val="548DD4" w:themeColor="text2" w:themeTint="99"/>
          <w:lang w:val="nb-NO"/>
        </w:rPr>
        <w:t>Når det er mulig, tilby et teppe og noe å drikke.</w:t>
      </w:r>
    </w:p>
    <w:p w14:paraId="5E7DDC24" w14:textId="77777777" w:rsidR="00DE1369" w:rsidRPr="002870C6" w:rsidRDefault="00DE1369" w:rsidP="00DE47F1">
      <w:pPr>
        <w:pStyle w:val="ContentOutdentY"/>
        <w:numPr>
          <w:ilvl w:val="0"/>
          <w:numId w:val="7"/>
        </w:numPr>
        <w:rPr>
          <w:color w:val="548DD4" w:themeColor="text2" w:themeTint="99"/>
          <w:lang w:val="nb-NO"/>
        </w:rPr>
      </w:pPr>
      <w:r w:rsidRPr="002870C6">
        <w:rPr>
          <w:color w:val="548DD4" w:themeColor="text2" w:themeTint="99"/>
          <w:lang w:val="nb-NO"/>
        </w:rPr>
        <w:t>Sjekk ut umiddelbare behov.</w:t>
      </w:r>
    </w:p>
    <w:p w14:paraId="1D733363" w14:textId="77777777" w:rsidR="00DE1369" w:rsidRPr="002870C6" w:rsidRDefault="00DE1369" w:rsidP="00DE47F1">
      <w:pPr>
        <w:pStyle w:val="ContentOutdentY"/>
        <w:numPr>
          <w:ilvl w:val="0"/>
          <w:numId w:val="7"/>
        </w:numPr>
        <w:rPr>
          <w:color w:val="548DD4" w:themeColor="text2" w:themeTint="99"/>
          <w:lang w:val="nb-NO"/>
        </w:rPr>
      </w:pPr>
      <w:r w:rsidRPr="002870C6">
        <w:rPr>
          <w:color w:val="548DD4" w:themeColor="text2" w:themeTint="99"/>
          <w:lang w:val="nb-NO"/>
        </w:rPr>
        <w:t>Fortell hva som blir gjort og hva du kan bidra med.</w:t>
      </w:r>
    </w:p>
    <w:p w14:paraId="67871C6D" w14:textId="77777777" w:rsidR="00DE1369" w:rsidRPr="002870C6" w:rsidRDefault="00DE1369" w:rsidP="00DE47F1">
      <w:pPr>
        <w:pStyle w:val="ContentOutdentY"/>
        <w:numPr>
          <w:ilvl w:val="0"/>
          <w:numId w:val="7"/>
        </w:numPr>
        <w:rPr>
          <w:color w:val="548DD4" w:themeColor="text2" w:themeTint="99"/>
          <w:lang w:val="nb-NO"/>
        </w:rPr>
      </w:pPr>
      <w:r w:rsidRPr="002870C6">
        <w:rPr>
          <w:color w:val="548DD4" w:themeColor="text2" w:themeTint="99"/>
          <w:lang w:val="nb-NO"/>
        </w:rPr>
        <w:t>Ikke lov noe du ikke kan holde. Hold det du lover.</w:t>
      </w:r>
    </w:p>
    <w:p w14:paraId="455A7C08" w14:textId="77777777" w:rsidR="00DE1369" w:rsidRPr="002870C6" w:rsidRDefault="00DE1369" w:rsidP="00DE47F1">
      <w:pPr>
        <w:pStyle w:val="ContentOutdentY"/>
        <w:numPr>
          <w:ilvl w:val="0"/>
          <w:numId w:val="7"/>
        </w:numPr>
        <w:rPr>
          <w:color w:val="548DD4" w:themeColor="text2" w:themeTint="99"/>
          <w:lang w:val="nb-NO"/>
        </w:rPr>
      </w:pPr>
      <w:r w:rsidRPr="002870C6">
        <w:rPr>
          <w:color w:val="548DD4" w:themeColor="text2" w:themeTint="99"/>
          <w:lang w:val="nb-NO"/>
        </w:rPr>
        <w:t>Husk at berørte fortsatt har egne ressurser.</w:t>
      </w:r>
    </w:p>
    <w:p w14:paraId="32B25DC3" w14:textId="3B55111A" w:rsidR="00331DEF" w:rsidRPr="002870C6" w:rsidRDefault="00DE1369" w:rsidP="00DE47F1">
      <w:pPr>
        <w:pStyle w:val="ContentOutdentY"/>
        <w:numPr>
          <w:ilvl w:val="0"/>
          <w:numId w:val="7"/>
        </w:numPr>
        <w:rPr>
          <w:color w:val="548DD4" w:themeColor="text2" w:themeTint="99"/>
          <w:lang w:val="nb-NO"/>
        </w:rPr>
      </w:pPr>
      <w:r w:rsidRPr="002870C6">
        <w:rPr>
          <w:color w:val="548DD4" w:themeColor="text2" w:themeTint="99"/>
          <w:lang w:val="nb-NO"/>
        </w:rPr>
        <w:t>Gi støtte slik at berørte kan oppleve noe mestring og opplevelsen av hjelpeløshet reduseres.</w:t>
      </w:r>
    </w:p>
    <w:sectPr w:rsidR="00331DEF" w:rsidRPr="002870C6" w:rsidSect="00967D3B">
      <w:headerReference w:type="even" r:id="rId13"/>
      <w:headerReference w:type="default" r:id="rId14"/>
      <w:footerReference w:type="even" r:id="rId15"/>
      <w:footerReference w:type="default" r:id="rId16"/>
      <w:headerReference w:type="first" r:id="rId17"/>
      <w:footerReference w:type="first" r:id="rId18"/>
      <w:pgSz w:w="11906" w:h="16838"/>
      <w:pgMar w:top="853" w:right="1417" w:bottom="1417" w:left="1417" w:header="708" w:footer="4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6ADE5" w14:textId="77777777" w:rsidR="00BA55F6" w:rsidRDefault="00BA55F6" w:rsidP="00967D3B">
      <w:r>
        <w:separator/>
      </w:r>
    </w:p>
  </w:endnote>
  <w:endnote w:type="continuationSeparator" w:id="0">
    <w:p w14:paraId="6B925881" w14:textId="77777777" w:rsidR="00BA55F6" w:rsidRDefault="00BA55F6" w:rsidP="00967D3B">
      <w:r>
        <w:continuationSeparator/>
      </w:r>
    </w:p>
  </w:endnote>
  <w:endnote w:type="continuationNotice" w:id="1">
    <w:p w14:paraId="678B421E" w14:textId="77777777" w:rsidR="00BA55F6" w:rsidRDefault="00BA55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D25ED" w14:textId="77777777" w:rsidR="00070E37" w:rsidRDefault="00070E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0BD1C" w14:textId="77777777" w:rsidR="00967D3B" w:rsidRDefault="00967D3B" w:rsidP="00967D3B">
    <w:pPr>
      <w:tabs>
        <w:tab w:val="left" w:pos="6237"/>
      </w:tabs>
      <w:rPr>
        <w:rFonts w:cs="Arial"/>
        <w:noProof/>
        <w:lang w:val="nb-NO"/>
      </w:rPr>
    </w:pPr>
    <w:r>
      <w:rPr>
        <w:noProof/>
        <w:color w:val="2B579A"/>
        <w:shd w:val="clear" w:color="auto" w:fill="E6E6E6"/>
        <w:lang w:val="en-US" w:eastAsia="zh-CN"/>
      </w:rPr>
      <mc:AlternateContent>
        <mc:Choice Requires="wps">
          <w:drawing>
            <wp:anchor distT="0" distB="0" distL="114300" distR="114300" simplePos="0" relativeHeight="251658240" behindDoc="0" locked="0" layoutInCell="1" allowOverlap="1" wp14:anchorId="7814B72B" wp14:editId="4DC3DD3D">
              <wp:simplePos x="0" y="0"/>
              <wp:positionH relativeFrom="column">
                <wp:posOffset>-305072</wp:posOffset>
              </wp:positionH>
              <wp:positionV relativeFrom="paragraph">
                <wp:posOffset>46990</wp:posOffset>
              </wp:positionV>
              <wp:extent cx="66294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629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0BAA82F" id="Straight Connector 3"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24pt,3.7pt" to="498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" strokecolor="black [3213]"/>
          </w:pict>
        </mc:Fallback>
      </mc:AlternateContent>
    </w:r>
  </w:p>
  <w:tbl>
    <w:tblPr>
      <w:tblStyle w:val="TableGrid"/>
      <w:tblW w:w="5000" w:type="pct"/>
      <w:tblInd w:w="-372" w:type="dxa"/>
      <w:tblBorders>
        <w:top w:val="nil"/>
        <w:left w:val="nil"/>
        <w:bottom w:val="nil"/>
        <w:right w:val="nil"/>
        <w:insideH w:val="nil"/>
        <w:insideV w:val="nil"/>
      </w:tblBorders>
      <w:tblLayout w:type="fixed"/>
      <w:tblLook w:val="04A0" w:firstRow="1" w:lastRow="0" w:firstColumn="1" w:lastColumn="0" w:noHBand="0" w:noVBand="1"/>
    </w:tblPr>
    <w:tblGrid>
      <w:gridCol w:w="3478"/>
      <w:gridCol w:w="1338"/>
      <w:gridCol w:w="2796"/>
      <w:gridCol w:w="1676"/>
    </w:tblGrid>
    <w:tr w:rsidR="00967D3B" w14:paraId="019809E7" w14:textId="77777777">
      <w:tc>
        <w:tcPr>
          <w:tcW w:w="10440" w:type="dxa"/>
          <w:gridSpan w:val="4"/>
        </w:tcPr>
        <w:p w14:paraId="5073B29D" w14:textId="77777777" w:rsidR="00967D3B" w:rsidRPr="00B648BB" w:rsidRDefault="00967D3B">
          <w:pPr>
            <w:tabs>
              <w:tab w:val="left" w:pos="6237"/>
            </w:tabs>
            <w:rPr>
              <w:rStyle w:val="PageNumber"/>
              <w:rFonts w:cs="Arial"/>
              <w:noProof/>
            </w:rPr>
          </w:pPr>
          <w:r>
            <w:rPr>
              <w:rStyle w:val="PageNumber"/>
              <w:rFonts w:cs="Arial"/>
              <w:noProof/>
            </w:rPr>
            <w:t>Yara Management System</w:t>
          </w:r>
        </w:p>
      </w:tc>
    </w:tr>
    <w:tr w:rsidR="00967D3B" w14:paraId="72646ACD" w14:textId="77777777">
      <w:sdt>
        <w:sdtPr>
          <w:rPr>
            <w:rFonts w:cs="Arial"/>
            <w:noProof/>
            <w:color w:val="2B579A"/>
            <w:shd w:val="clear" w:color="auto" w:fill="E6E6E6"/>
          </w:rPr>
          <w:alias w:val="Title"/>
          <w:id w:val="-180281178"/>
          <w:dataBinding w:prefixMappings="xmlns:ns0='http://purl.org/dc/elements/1.1/' xmlns:ns1='http://schemas.openxmlformats.org/package/2006/metadata/core-properties' " w:xpath="/ns1:coreProperties[1]/ns0:title[1]" w:storeItemID="{6C3C8BC8-F283-45AE-878A-BAB7291924A1}"/>
          <w:text/>
        </w:sdtPr>
        <w:sdtContent>
          <w:tc>
            <w:tcPr>
              <w:tcW w:w="8571" w:type="dxa"/>
              <w:gridSpan w:val="3"/>
            </w:tcPr>
            <w:p w14:paraId="40C0A6BA" w14:textId="7740A9C7" w:rsidR="00967D3B" w:rsidRPr="00DB5945" w:rsidRDefault="00A64DF3">
              <w:pPr>
                <w:tabs>
                  <w:tab w:val="left" w:pos="6237"/>
                </w:tabs>
                <w:rPr>
                  <w:rFonts w:cs="Arial"/>
                  <w:noProof/>
                </w:rPr>
              </w:pPr>
              <w:r>
                <w:rPr>
                  <w:rFonts w:cs="Arial"/>
                  <w:noProof/>
                </w:rPr>
                <w:t>L-201 Håndtering av uønskede hendelser; skader/tilløp/farlige forhold, naboklager og omdømme</w:t>
              </w:r>
            </w:p>
          </w:tc>
        </w:sdtContent>
      </w:sdt>
      <w:tc>
        <w:tcPr>
          <w:tcW w:w="1869" w:type="dxa"/>
        </w:tcPr>
        <w:p w14:paraId="39C9162C" w14:textId="77777777" w:rsidR="00967D3B" w:rsidRPr="00B648BB" w:rsidRDefault="00967D3B">
          <w:pPr>
            <w:tabs>
              <w:tab w:val="left" w:pos="6237"/>
            </w:tabs>
            <w:jc w:val="right"/>
            <w:rPr>
              <w:rFonts w:cs="Arial"/>
              <w:noProof/>
            </w:rPr>
          </w:pPr>
          <w:r w:rsidRPr="00B648BB">
            <w:rPr>
              <w:rStyle w:val="PageNumber"/>
              <w:rFonts w:cs="Arial"/>
              <w:noProof/>
            </w:rPr>
            <w:t xml:space="preserve">Page </w:t>
          </w:r>
          <w:r w:rsidRPr="00B648BB">
            <w:rPr>
              <w:rStyle w:val="PageNumber"/>
              <w:rFonts w:cs="Arial"/>
              <w:noProof/>
            </w:rPr>
            <w:fldChar w:fldCharType="begin"/>
          </w:r>
          <w:r w:rsidRPr="00B648BB">
            <w:rPr>
              <w:rStyle w:val="PageNumber"/>
              <w:rFonts w:cs="Arial"/>
              <w:noProof/>
            </w:rPr>
            <w:instrText xml:space="preserve"> PAGE </w:instrText>
          </w:r>
          <w:r w:rsidRPr="00B648BB">
            <w:rPr>
              <w:rStyle w:val="PageNumber"/>
              <w:rFonts w:cs="Arial"/>
              <w:noProof/>
            </w:rPr>
            <w:fldChar w:fldCharType="separate"/>
          </w:r>
          <w:r w:rsidR="006A0C96">
            <w:rPr>
              <w:rStyle w:val="PageNumber"/>
              <w:rFonts w:cs="Arial"/>
              <w:noProof/>
            </w:rPr>
            <w:t>2</w:t>
          </w:r>
          <w:r w:rsidRPr="00B648BB">
            <w:rPr>
              <w:rStyle w:val="PageNumber"/>
              <w:rFonts w:cs="Arial"/>
              <w:noProof/>
            </w:rPr>
            <w:fldChar w:fldCharType="end"/>
          </w:r>
          <w:r w:rsidRPr="00B648BB">
            <w:rPr>
              <w:noProof/>
            </w:rPr>
            <w:t xml:space="preserve"> / </w:t>
          </w:r>
          <w:r w:rsidRPr="00B648BB">
            <w:rPr>
              <w:rStyle w:val="PageNumber"/>
              <w:rFonts w:cs="Arial"/>
              <w:noProof/>
            </w:rPr>
            <w:fldChar w:fldCharType="begin"/>
          </w:r>
          <w:r w:rsidRPr="00B648BB">
            <w:rPr>
              <w:rStyle w:val="PageNumber"/>
              <w:rFonts w:cs="Arial"/>
              <w:noProof/>
            </w:rPr>
            <w:instrText xml:space="preserve"> NUMPAGES </w:instrText>
          </w:r>
          <w:r w:rsidRPr="00B648BB">
            <w:rPr>
              <w:rStyle w:val="PageNumber"/>
              <w:rFonts w:cs="Arial"/>
              <w:noProof/>
            </w:rPr>
            <w:fldChar w:fldCharType="separate"/>
          </w:r>
          <w:r w:rsidR="006A0C96">
            <w:rPr>
              <w:rStyle w:val="PageNumber"/>
              <w:rFonts w:cs="Arial"/>
              <w:noProof/>
            </w:rPr>
            <w:t>2</w:t>
          </w:r>
          <w:r w:rsidRPr="00B648BB">
            <w:rPr>
              <w:rStyle w:val="PageNumber"/>
              <w:rFonts w:cs="Arial"/>
              <w:noProof/>
            </w:rPr>
            <w:fldChar w:fldCharType="end"/>
          </w:r>
        </w:p>
      </w:tc>
    </w:tr>
    <w:tr w:rsidR="00967D3B" w14:paraId="4B5F8B21" w14:textId="77777777">
      <w:tc>
        <w:tcPr>
          <w:tcW w:w="3914" w:type="dxa"/>
          <w:hideMark/>
        </w:tcPr>
        <w:p w14:paraId="11622BFE" w14:textId="647C0FD3" w:rsidR="00967D3B" w:rsidRDefault="00967D3B">
          <w:pPr>
            <w:pStyle w:val="Footer"/>
          </w:pPr>
          <w:proofErr w:type="spellStart"/>
          <w:r>
            <w:t>Document</w:t>
          </w:r>
          <w:proofErr w:type="spellEnd"/>
          <w:r>
            <w:t xml:space="preserve"> ID: </w:t>
          </w:r>
          <w:sdt>
            <w:sdtPr>
              <w:rPr>
                <w:color w:val="2B579A"/>
                <w:shd w:val="clear" w:color="auto" w:fill="E6E6E6"/>
              </w:rPr>
              <w:alias w:val="Document ID Value"/>
              <w:tag w:val="_dlc_DocId"/>
              <w:id w:val="-1341852039"/>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http://schemas.microsoft.com/sharepoint/v3' xmlns:ns33='3e7d0fcb-27b1-4f44-bc24-67a17c18ba0d' xmlns:ns34='87369ed8-7398-499d-83ae-9d42e0d3e3dd' " w:xpath="/ns0:properties[1]/documentManagement[1]/ns22:_dlc_DocId[1]" w:storeItemID="{6441AB15-4A45-4C8C-B9BB-35ED04993C60}"/>
              <w:text/>
            </w:sdtPr>
            <w:sdtEndPr>
              <w:rPr>
                <w:color w:val="auto"/>
                <w:shd w:val="clear" w:color="auto" w:fill="auto"/>
              </w:rPr>
            </w:sdtEndPr>
            <w:sdtContent>
              <w:r w:rsidR="006A0C96">
                <w:t>YMS0-134-3018</w:t>
              </w:r>
            </w:sdtContent>
          </w:sdt>
        </w:p>
      </w:tc>
      <w:tc>
        <w:tcPr>
          <w:tcW w:w="1486" w:type="dxa"/>
          <w:hideMark/>
        </w:tcPr>
        <w:p w14:paraId="7E3E69F0" w14:textId="517A58E1" w:rsidR="00967D3B" w:rsidRDefault="00967D3B" w:rsidP="0011033F">
          <w:pPr>
            <w:pStyle w:val="Footer"/>
          </w:pPr>
          <w:r>
            <w:t xml:space="preserve">Version: </w:t>
          </w:r>
          <w:sdt>
            <w:sdtPr>
              <w:rPr>
                <w:color w:val="2B579A"/>
                <w:shd w:val="clear" w:color="auto" w:fill="E6E6E6"/>
              </w:rPr>
              <w:alias w:val="Label"/>
              <w:tag w:val="DLCPolicyLabelValue"/>
              <w:id w:val="-836076329"/>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http://schemas.microsoft.com/sharepoint/v3' xmlns:ns33='3e7d0fcb-27b1-4f44-bc24-67a17c18ba0d' xmlns:ns34='87369ed8-7398-499d-83ae-9d42e0d3e3dd' " w:xpath="/ns0:properties[1]/documentManagement[1]/ns21:DLCPolicyLabelValue[1]" w:storeItemID="{6441AB15-4A45-4C8C-B9BB-35ED04993C60}"/>
              <w:text w:multiLine="1"/>
            </w:sdtPr>
            <w:sdtEndPr>
              <w:rPr>
                <w:color w:val="auto"/>
                <w:shd w:val="clear" w:color="auto" w:fill="auto"/>
              </w:rPr>
            </w:sdtEndPr>
            <w:sdtContent>
              <w:r w:rsidR="00070E37">
                <w:rPr>
                  <w:color w:val="2B579A"/>
                  <w:shd w:val="clear" w:color="auto" w:fill="E6E6E6"/>
                </w:rPr>
                <w:t>5.14</w:t>
              </w:r>
            </w:sdtContent>
          </w:sdt>
        </w:p>
      </w:tc>
      <w:tc>
        <w:tcPr>
          <w:tcW w:w="5040" w:type="dxa"/>
          <w:gridSpan w:val="2"/>
          <w:hideMark/>
        </w:tcPr>
        <w:p w14:paraId="3B732502" w14:textId="77777777" w:rsidR="00967D3B" w:rsidRPr="0011033F" w:rsidRDefault="00967D3B">
          <w:pPr>
            <w:pStyle w:val="Footer"/>
            <w:rPr>
              <w:lang w:val="en-US"/>
            </w:rPr>
          </w:pPr>
          <w:r w:rsidRPr="0011033F">
            <w:rPr>
              <w:lang w:val="en-US"/>
            </w:rPr>
            <w:t>A paper copy is an uncontrolled copy of the document</w:t>
          </w:r>
        </w:p>
      </w:tc>
    </w:tr>
  </w:tbl>
  <w:p w14:paraId="2B693CD1" w14:textId="77777777" w:rsidR="00967D3B" w:rsidRPr="00967D3B" w:rsidRDefault="00967D3B" w:rsidP="00967D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2038B" w14:textId="77777777" w:rsidR="00967D3B" w:rsidRDefault="00967D3B" w:rsidP="00967D3B">
    <w:pPr>
      <w:pStyle w:val="Footer"/>
      <w:rPr>
        <w:lang w:val="nb-NO"/>
      </w:rPr>
    </w:pPr>
    <w:r>
      <w:rPr>
        <w:noProof/>
        <w:color w:val="2B579A"/>
        <w:shd w:val="clear" w:color="auto" w:fill="E6E6E6"/>
        <w:lang w:val="en-US" w:eastAsia="zh-CN"/>
      </w:rPr>
      <mc:AlternateContent>
        <mc:Choice Requires="wps">
          <w:drawing>
            <wp:anchor distT="0" distB="0" distL="114300" distR="114300" simplePos="0" relativeHeight="251658241" behindDoc="0" locked="0" layoutInCell="1" allowOverlap="1" wp14:anchorId="4233F370" wp14:editId="5E0EDF69">
              <wp:simplePos x="0" y="0"/>
              <wp:positionH relativeFrom="column">
                <wp:posOffset>-230505</wp:posOffset>
              </wp:positionH>
              <wp:positionV relativeFrom="paragraph">
                <wp:posOffset>113665</wp:posOffset>
              </wp:positionV>
              <wp:extent cx="66294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6629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9F17383" id="Straight Connector 2"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18.15pt,8.95pt" to="503.8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" strokecolor="black [3213]"/>
          </w:pict>
        </mc:Fallback>
      </mc:AlternateContent>
    </w:r>
  </w:p>
  <w:tbl>
    <w:tblPr>
      <w:tblStyle w:val="TableGrid"/>
      <w:tblW w:w="5000" w:type="pct"/>
      <w:tblInd w:w="-132" w:type="dxa"/>
      <w:tblBorders>
        <w:top w:val="nil"/>
        <w:left w:val="nil"/>
        <w:bottom w:val="nil"/>
        <w:right w:val="nil"/>
        <w:insideH w:val="nil"/>
        <w:insideV w:val="nil"/>
      </w:tblBorders>
      <w:tblLayout w:type="fixed"/>
      <w:tblLook w:val="04A0" w:firstRow="1" w:lastRow="0" w:firstColumn="1" w:lastColumn="0" w:noHBand="0" w:noVBand="1"/>
    </w:tblPr>
    <w:tblGrid>
      <w:gridCol w:w="2688"/>
      <w:gridCol w:w="2047"/>
      <w:gridCol w:w="2299"/>
      <w:gridCol w:w="2254"/>
    </w:tblGrid>
    <w:tr w:rsidR="00967D3B" w14:paraId="48A0B031" w14:textId="77777777">
      <w:tc>
        <w:tcPr>
          <w:tcW w:w="2988" w:type="dxa"/>
        </w:tcPr>
        <w:p w14:paraId="3A4EDCDD" w14:textId="77777777" w:rsidR="00967D3B" w:rsidRPr="00B63FA0" w:rsidRDefault="00967D3B">
          <w:pPr>
            <w:pStyle w:val="YaraFields"/>
            <w:rPr>
              <w:sz w:val="20"/>
            </w:rPr>
          </w:pPr>
          <w:proofErr w:type="spellStart"/>
          <w:r w:rsidRPr="00B63FA0">
            <w:rPr>
              <w:sz w:val="20"/>
            </w:rPr>
            <w:t>Document</w:t>
          </w:r>
          <w:proofErr w:type="spellEnd"/>
          <w:r w:rsidRPr="00B63FA0">
            <w:rPr>
              <w:sz w:val="20"/>
            </w:rPr>
            <w:t xml:space="preserve"> </w:t>
          </w:r>
          <w:proofErr w:type="spellStart"/>
          <w:r w:rsidRPr="00B63FA0">
            <w:rPr>
              <w:sz w:val="20"/>
            </w:rPr>
            <w:t>Owner</w:t>
          </w:r>
          <w:proofErr w:type="spellEnd"/>
          <w:r w:rsidRPr="00B63FA0">
            <w:rPr>
              <w:sz w:val="20"/>
            </w:rPr>
            <w:t>:</w:t>
          </w:r>
        </w:p>
        <w:sdt>
          <w:sdtPr>
            <w:rPr>
              <w:color w:val="2B579A"/>
              <w:shd w:val="clear" w:color="auto" w:fill="E6E6E6"/>
            </w:rPr>
            <w:alias w:val="Document Owner"/>
            <w:tag w:val="DocumentOwner"/>
            <w:id w:val="1666822370"/>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http://schemas.microsoft.com/sharepoint/v3' xmlns:ns33='3e7d0fcb-27b1-4f44-bc24-67a17c18ba0d' xmlns:ns34='87369ed8-7398-499d-83ae-9d42e0d3e3dd' " w:xpath="/ns0:properties[1]/documentManagement[1]/ns4:DocumentOwner[1]/ns4:UserInfo[1]/ns4:DisplayName[1]" w:storeItemID="{6441AB15-4A45-4C8C-B9BB-35ED04993C60}"/>
            <w:text/>
          </w:sdtPr>
          <w:sdtEndPr>
            <w:rPr>
              <w:color w:val="auto"/>
              <w:shd w:val="clear" w:color="auto" w:fill="auto"/>
            </w:rPr>
          </w:sdtEndPr>
          <w:sdtContent>
            <w:p w14:paraId="7E7BDD61" w14:textId="77777777" w:rsidR="00967D3B" w:rsidRPr="00DB27AD" w:rsidRDefault="00822B76">
              <w:pPr>
                <w:pStyle w:val="Footer"/>
              </w:pPr>
              <w:r>
                <w:t>Jorunn Elisabeth Nordbø Solvi</w:t>
              </w:r>
            </w:p>
          </w:sdtContent>
        </w:sdt>
      </w:tc>
      <w:tc>
        <w:tcPr>
          <w:tcW w:w="2268" w:type="dxa"/>
        </w:tcPr>
        <w:p w14:paraId="70E8BCEF" w14:textId="77777777" w:rsidR="00967D3B" w:rsidRPr="006D50BF" w:rsidRDefault="00967D3B">
          <w:pPr>
            <w:pStyle w:val="Footer"/>
            <w:rPr>
              <w:lang w:val="en-US"/>
            </w:rPr>
          </w:pPr>
          <w:r w:rsidRPr="006D50BF">
            <w:rPr>
              <w:lang w:val="en-US"/>
            </w:rPr>
            <w:t>Approved by:</w:t>
          </w:r>
        </w:p>
        <w:sdt>
          <w:sdtPr>
            <w:rPr>
              <w:color w:val="2B579A"/>
              <w:shd w:val="clear" w:color="auto" w:fill="E6E6E6"/>
            </w:rPr>
            <w:alias w:val="Approver"/>
            <w:tag w:val="ApprovedBy"/>
            <w:id w:val="487139495"/>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http://schemas.microsoft.com/sharepoint/v3' xmlns:ns33='3e7d0fcb-27b1-4f44-bc24-67a17c18ba0d' xmlns:ns34='87369ed8-7398-499d-83ae-9d42e0d3e3dd' " w:xpath="/ns0:properties[1]/documentManagement[1]/ns5:ApprovedBy[1]/ns5:UserInfo[1]/ns5:DisplayName[1]" w:storeItemID="{6441AB15-4A45-4C8C-B9BB-35ED04993C60}"/>
            <w:text/>
          </w:sdtPr>
          <w:sdtEndPr>
            <w:rPr>
              <w:color w:val="auto"/>
              <w:shd w:val="clear" w:color="auto" w:fill="auto"/>
            </w:rPr>
          </w:sdtEndPr>
          <w:sdtContent>
            <w:p w14:paraId="2BA50FD7" w14:textId="77777777" w:rsidR="00967D3B" w:rsidRPr="006D50BF" w:rsidRDefault="00822B76">
              <w:pPr>
                <w:rPr>
                  <w:lang w:val="en-US"/>
                </w:rPr>
              </w:pPr>
              <w:r>
                <w:t>Jorunn Elisabeth Nordbø Solvi</w:t>
              </w:r>
            </w:p>
          </w:sdtContent>
        </w:sdt>
      </w:tc>
      <w:tc>
        <w:tcPr>
          <w:tcW w:w="2551" w:type="dxa"/>
        </w:tcPr>
        <w:p w14:paraId="765D7E0C" w14:textId="77777777" w:rsidR="00967D3B" w:rsidRPr="0054412A" w:rsidRDefault="00967D3B">
          <w:pPr>
            <w:pStyle w:val="Footer"/>
          </w:pPr>
          <w:proofErr w:type="spellStart"/>
          <w:r w:rsidRPr="00C521A1">
            <w:t>Approval</w:t>
          </w:r>
          <w:proofErr w:type="spellEnd"/>
          <w:r w:rsidRPr="0054412A">
            <w:t xml:space="preserve"> Date</w:t>
          </w:r>
          <w:r>
            <w:t>:</w:t>
          </w:r>
        </w:p>
        <w:sdt>
          <w:sdtPr>
            <w:rPr>
              <w:color w:val="2B579A"/>
              <w:shd w:val="clear" w:color="auto" w:fill="E6E6E6"/>
            </w:rPr>
            <w:alias w:val="Approved"/>
            <w:tag w:val="Approved"/>
            <w:id w:val="-2068942435"/>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http://schemas.microsoft.com/sharepoint/v3' xmlns:ns33='3e7d0fcb-27b1-4f44-bc24-67a17c18ba0d' xmlns:ns34='87369ed8-7398-499d-83ae-9d42e0d3e3dd' " w:xpath="/ns0:properties[1]/documentManagement[1]/ns3:Approved[1]" w:storeItemID="{6441AB15-4A45-4C8C-B9BB-35ED04993C60}"/>
            <w:date w:fullDate="2021-04-14T15:00:00Z">
              <w:dateFormat w:val="yyyy-MM-dd"/>
              <w:lid w:val="nb-NO"/>
              <w:storeMappedDataAs w:val="dateTime"/>
              <w:calendar w:val="gregorian"/>
            </w:date>
          </w:sdtPr>
          <w:sdtEndPr>
            <w:rPr>
              <w:color w:val="auto"/>
              <w:shd w:val="clear" w:color="auto" w:fill="auto"/>
            </w:rPr>
          </w:sdtEndPr>
          <w:sdtContent>
            <w:p w14:paraId="7BB9957B" w14:textId="5E64E0D2" w:rsidR="00967D3B" w:rsidRPr="001E3852" w:rsidRDefault="0007751F">
              <w:pPr>
                <w:pStyle w:val="Footer"/>
              </w:pPr>
              <w:r>
                <w:rPr>
                  <w:color w:val="2B579A"/>
                  <w:shd w:val="clear" w:color="auto" w:fill="E6E6E6"/>
                </w:rPr>
                <w:t>2021-04-14</w:t>
              </w:r>
            </w:p>
          </w:sdtContent>
        </w:sdt>
      </w:tc>
      <w:tc>
        <w:tcPr>
          <w:tcW w:w="2501" w:type="dxa"/>
        </w:tcPr>
        <w:p w14:paraId="19A88AF1" w14:textId="77777777" w:rsidR="00967D3B" w:rsidRPr="0011033F" w:rsidRDefault="00967D3B">
          <w:pPr>
            <w:pStyle w:val="Footer"/>
            <w:rPr>
              <w:lang w:val="en-US"/>
            </w:rPr>
          </w:pPr>
          <w:r w:rsidRPr="0011033F">
            <w:rPr>
              <w:lang w:val="en-US"/>
            </w:rPr>
            <w:t>Next Review Date:</w:t>
          </w:r>
        </w:p>
        <w:sdt>
          <w:sdtPr>
            <w:rPr>
              <w:color w:val="2B579A"/>
              <w:shd w:val="clear" w:color="auto" w:fill="E6E6E6"/>
              <w:lang w:val="en-US"/>
            </w:rPr>
            <w:alias w:val="Next Review Date"/>
            <w:tag w:val="NextReviewDate"/>
            <w:id w:val="-240563856"/>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http://schemas.microsoft.com/sharepoint/v3' xmlns:ns33='3e7d0fcb-27b1-4f44-bc24-67a17c18ba0d' xmlns:ns34='87369ed8-7398-499d-83ae-9d42e0d3e3dd' " w:xpath="/ns0:properties[1]/documentManagement[1]/ns7:NextReviewDate[1]" w:storeItemID="{6441AB15-4A45-4C8C-B9BB-35ED04993C60}"/>
            <w:date w:fullDate="2024-04-13T15:00:00Z">
              <w:dateFormat w:val="yyyy-MM-dd"/>
              <w:lid w:val="nb-NO"/>
              <w:storeMappedDataAs w:val="dateTime"/>
              <w:calendar w:val="gregorian"/>
            </w:date>
          </w:sdtPr>
          <w:sdtContent>
            <w:p w14:paraId="71E711BF" w14:textId="1B039422" w:rsidR="00967D3B" w:rsidRPr="0011033F" w:rsidRDefault="0007751F">
              <w:pPr>
                <w:pStyle w:val="Footer"/>
                <w:rPr>
                  <w:lang w:val="en-US"/>
                </w:rPr>
              </w:pPr>
              <w:r>
                <w:rPr>
                  <w:color w:val="2B579A"/>
                  <w:shd w:val="clear" w:color="auto" w:fill="E6E6E6"/>
                </w:rPr>
                <w:t>2024-04-13</w:t>
              </w:r>
            </w:p>
          </w:sdtContent>
        </w:sdt>
      </w:tc>
    </w:tr>
    <w:tr w:rsidR="00967D3B" w14:paraId="66B53341" w14:textId="77777777">
      <w:tc>
        <w:tcPr>
          <w:tcW w:w="2988" w:type="dxa"/>
        </w:tcPr>
        <w:p w14:paraId="57941F8A" w14:textId="77777777" w:rsidR="00967D3B" w:rsidRDefault="00967D3B">
          <w:pPr>
            <w:pStyle w:val="Footer"/>
          </w:pPr>
          <w:proofErr w:type="spellStart"/>
          <w:r>
            <w:t>Document</w:t>
          </w:r>
          <w:proofErr w:type="spellEnd"/>
          <w:r>
            <w:t xml:space="preserve"> ID:</w:t>
          </w:r>
        </w:p>
        <w:sdt>
          <w:sdtPr>
            <w:rPr>
              <w:color w:val="2B579A"/>
              <w:shd w:val="clear" w:color="auto" w:fill="E6E6E6"/>
            </w:rPr>
            <w:alias w:val="Document ID Value"/>
            <w:tag w:val="_dlc_DocId"/>
            <w:id w:val="1387610916"/>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http://schemas.microsoft.com/sharepoint/v3' xmlns:ns33='3e7d0fcb-27b1-4f44-bc24-67a17c18ba0d' xmlns:ns34='87369ed8-7398-499d-83ae-9d42e0d3e3dd' " w:xpath="/ns0:properties[1]/documentManagement[1]/ns22:_dlc_DocId[1]" w:storeItemID="{6441AB15-4A45-4C8C-B9BB-35ED04993C60}"/>
            <w:text/>
          </w:sdtPr>
          <w:sdtEndPr>
            <w:rPr>
              <w:color w:val="auto"/>
              <w:shd w:val="clear" w:color="auto" w:fill="auto"/>
            </w:rPr>
          </w:sdtEndPr>
          <w:sdtContent>
            <w:p w14:paraId="688AE5DE" w14:textId="4529E910" w:rsidR="00967D3B" w:rsidRDefault="006A0C96">
              <w:pPr>
                <w:pStyle w:val="Footer"/>
              </w:pPr>
              <w:r>
                <w:t>YMS0-134-3018</w:t>
              </w:r>
            </w:p>
          </w:sdtContent>
        </w:sdt>
      </w:tc>
      <w:tc>
        <w:tcPr>
          <w:tcW w:w="2268" w:type="dxa"/>
        </w:tcPr>
        <w:p w14:paraId="33A175B4" w14:textId="59753A9C" w:rsidR="00967D3B" w:rsidRDefault="00967D3B" w:rsidP="0011033F">
          <w:pPr>
            <w:pStyle w:val="Footer"/>
          </w:pPr>
          <w:r>
            <w:t xml:space="preserve">Version: </w:t>
          </w:r>
          <w:sdt>
            <w:sdtPr>
              <w:rPr>
                <w:color w:val="2B579A"/>
                <w:shd w:val="clear" w:color="auto" w:fill="E6E6E6"/>
              </w:rPr>
              <w:alias w:val="Label"/>
              <w:tag w:val="DLCPolicyLabelValue"/>
              <w:id w:val="1751688135"/>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http://schemas.microsoft.com/sharepoint/v3' xmlns:ns33='3e7d0fcb-27b1-4f44-bc24-67a17c18ba0d' xmlns:ns34='87369ed8-7398-499d-83ae-9d42e0d3e3dd' " w:xpath="/ns0:properties[1]/documentManagement[1]/ns21:DLCPolicyLabelValue[1]" w:storeItemID="{6441AB15-4A45-4C8C-B9BB-35ED04993C60}"/>
              <w:text w:multiLine="1"/>
            </w:sdtPr>
            <w:sdtEndPr>
              <w:rPr>
                <w:color w:val="auto"/>
                <w:shd w:val="clear" w:color="auto" w:fill="auto"/>
              </w:rPr>
            </w:sdtEndPr>
            <w:sdtContent>
              <w:r w:rsidR="00070E37">
                <w:rPr>
                  <w:color w:val="2B579A"/>
                  <w:shd w:val="clear" w:color="auto" w:fill="E6E6E6"/>
                </w:rPr>
                <w:t>5.14</w:t>
              </w:r>
            </w:sdtContent>
          </w:sdt>
        </w:p>
      </w:tc>
      <w:tc>
        <w:tcPr>
          <w:tcW w:w="5052" w:type="dxa"/>
          <w:gridSpan w:val="2"/>
        </w:tcPr>
        <w:p w14:paraId="542D3E20" w14:textId="77777777" w:rsidR="00967D3B" w:rsidRPr="0011033F" w:rsidRDefault="00967D3B">
          <w:pPr>
            <w:pStyle w:val="Footer"/>
            <w:rPr>
              <w:lang w:val="en-US"/>
            </w:rPr>
          </w:pPr>
          <w:r w:rsidRPr="0011033F">
            <w:rPr>
              <w:lang w:val="en-US"/>
            </w:rPr>
            <w:t>A paper copy is an uncontrolled copy of the document</w:t>
          </w:r>
        </w:p>
      </w:tc>
    </w:tr>
    <w:tr w:rsidR="00967D3B" w14:paraId="1FC1A204" w14:textId="77777777">
      <w:tc>
        <w:tcPr>
          <w:tcW w:w="10308" w:type="dxa"/>
          <w:gridSpan w:val="4"/>
        </w:tcPr>
        <w:p w14:paraId="507C3874" w14:textId="77777777" w:rsidR="00967D3B" w:rsidRPr="0011033F" w:rsidRDefault="00967D3B">
          <w:pPr>
            <w:pStyle w:val="Footer"/>
            <w:rPr>
              <w:lang w:val="en-US"/>
            </w:rPr>
          </w:pPr>
          <w:r w:rsidRPr="0011033F">
            <w:rPr>
              <w:lang w:val="en-US"/>
            </w:rPr>
            <w:t xml:space="preserve">Changes in this version: </w:t>
          </w:r>
        </w:p>
        <w:sdt>
          <w:sdtPr>
            <w:rPr>
              <w:color w:val="2B579A"/>
              <w:shd w:val="clear" w:color="auto" w:fill="E6E6E6"/>
              <w:lang w:val="en-US"/>
            </w:rPr>
            <w:alias w:val="Version Comments"/>
            <w:tag w:val="VersionComments"/>
            <w:id w:val="-22874051"/>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http://schemas.microsoft.com/sharepoint/v3' xmlns:ns33='3e7d0fcb-27b1-4f44-bc24-67a17c18ba0d' xmlns:ns34='87369ed8-7398-499d-83ae-9d42e0d3e3dd' " w:xpath="/ns0:properties[1]/documentManagement[1]/ns6:VersionComments[1]" w:storeItemID="{6441AB15-4A45-4C8C-B9BB-35ED04993C60}"/>
            <w:text/>
          </w:sdtPr>
          <w:sdtContent>
            <w:p w14:paraId="488E8CF0" w14:textId="49850EDE" w:rsidR="00967D3B" w:rsidRPr="0011033F" w:rsidRDefault="00A64DF3">
              <w:pPr>
                <w:pStyle w:val="Footer"/>
                <w:rPr>
                  <w:lang w:val="en-US"/>
                </w:rPr>
              </w:pPr>
              <w:r>
                <w:rPr>
                  <w:lang w:val="en-US"/>
                </w:rPr>
                <w:t>Approved</w:t>
              </w:r>
            </w:p>
          </w:sdtContent>
        </w:sdt>
      </w:tc>
    </w:tr>
  </w:tbl>
  <w:p w14:paraId="62712A39" w14:textId="77777777" w:rsidR="00967D3B" w:rsidRPr="00967D3B" w:rsidRDefault="00967D3B" w:rsidP="00967D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40D020" w14:textId="77777777" w:rsidR="00BA55F6" w:rsidRDefault="00BA55F6" w:rsidP="00967D3B">
      <w:r>
        <w:separator/>
      </w:r>
    </w:p>
  </w:footnote>
  <w:footnote w:type="continuationSeparator" w:id="0">
    <w:p w14:paraId="1F7458BC" w14:textId="77777777" w:rsidR="00BA55F6" w:rsidRDefault="00BA55F6" w:rsidP="00967D3B">
      <w:r>
        <w:continuationSeparator/>
      </w:r>
    </w:p>
  </w:footnote>
  <w:footnote w:type="continuationNotice" w:id="1">
    <w:p w14:paraId="4D9BE87E" w14:textId="77777777" w:rsidR="00BA55F6" w:rsidRDefault="00BA55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D4797E" w14:textId="77777777" w:rsidR="00070E37" w:rsidRDefault="00070E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57109C" w14:textId="77777777" w:rsidR="00070E37" w:rsidRDefault="00070E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Ind w:w="708" w:type="dxa"/>
      <w:tblBorders>
        <w:top w:val="nil"/>
        <w:left w:val="nil"/>
        <w:bottom w:val="nil"/>
        <w:right w:val="nil"/>
        <w:insideH w:val="nil"/>
        <w:insideV w:val="nil"/>
      </w:tblBorders>
      <w:tblLayout w:type="fixed"/>
      <w:tblLook w:val="0000" w:firstRow="0" w:lastRow="0" w:firstColumn="0" w:lastColumn="0" w:noHBand="0" w:noVBand="0"/>
    </w:tblPr>
    <w:tblGrid>
      <w:gridCol w:w="2998"/>
      <w:gridCol w:w="3145"/>
      <w:gridCol w:w="3145"/>
    </w:tblGrid>
    <w:tr w:rsidR="00967D3B" w14:paraId="3B685FC6" w14:textId="77777777">
      <w:trPr>
        <w:trHeight w:val="279"/>
      </w:trPr>
      <w:tc>
        <w:tcPr>
          <w:tcW w:w="8931" w:type="dxa"/>
          <w:gridSpan w:val="3"/>
        </w:tcPr>
        <w:p w14:paraId="127B77C7" w14:textId="77777777" w:rsidR="00967D3B" w:rsidRDefault="00967D3B">
          <w:pPr>
            <w:pStyle w:val="YaraTableFields"/>
            <w:jc w:val="center"/>
            <w:rPr>
              <w:rFonts w:cs="Arial"/>
              <w:b/>
              <w:sz w:val="24"/>
              <w:szCs w:val="24"/>
            </w:rPr>
          </w:pPr>
          <w:r w:rsidRPr="004C584B">
            <w:rPr>
              <w:rFonts w:cs="Arial"/>
              <w:b/>
              <w:sz w:val="24"/>
              <w:szCs w:val="24"/>
            </w:rPr>
            <w:t>Yara Management System</w:t>
          </w:r>
        </w:p>
        <w:p w14:paraId="25AEBBD3" w14:textId="77777777" w:rsidR="00967D3B" w:rsidRPr="00656E39" w:rsidRDefault="00967D3B">
          <w:pPr>
            <w:pStyle w:val="YaraTableFields"/>
            <w:jc w:val="center"/>
            <w:rPr>
              <w:rFonts w:cs="Arial"/>
              <w:b/>
              <w:sz w:val="16"/>
              <w:szCs w:val="16"/>
            </w:rPr>
          </w:pPr>
        </w:p>
      </w:tc>
    </w:tr>
    <w:tr w:rsidR="00967D3B" w14:paraId="1A7A5F41" w14:textId="77777777">
      <w:trPr>
        <w:trHeight w:val="410"/>
      </w:trPr>
      <w:tc>
        <w:tcPr>
          <w:tcW w:w="2883" w:type="dxa"/>
        </w:tcPr>
        <w:p w14:paraId="2E2F0BC4" w14:textId="77777777" w:rsidR="00967D3B" w:rsidRDefault="00967D3B">
          <w:pPr>
            <w:pStyle w:val="YaraTableFields"/>
            <w:jc w:val="center"/>
            <w:rPr>
              <w:rFonts w:cs="Arial"/>
              <w:noProof/>
              <w:sz w:val="20"/>
              <w:lang w:val="en-US"/>
            </w:rPr>
          </w:pPr>
          <w:r w:rsidRPr="003E09F9">
            <w:rPr>
              <w:rFonts w:cs="Arial"/>
              <w:noProof/>
              <w:color w:val="2B579A"/>
              <w:sz w:val="20"/>
              <w:shd w:val="clear" w:color="auto" w:fill="E6E6E6"/>
              <w:lang w:val="en-US" w:eastAsia="zh-CN"/>
            </w:rPr>
            <w:drawing>
              <wp:anchor distT="0" distB="0" distL="114300" distR="114300" simplePos="0" relativeHeight="251658242" behindDoc="1" locked="0" layoutInCell="0" allowOverlap="0" wp14:anchorId="6E0B474C" wp14:editId="41BB1C28">
                <wp:simplePos x="0" y="0"/>
                <wp:positionH relativeFrom="page">
                  <wp:posOffset>9525</wp:posOffset>
                </wp:positionH>
                <wp:positionV relativeFrom="page">
                  <wp:posOffset>0</wp:posOffset>
                </wp:positionV>
                <wp:extent cx="1423670" cy="1069975"/>
                <wp:effectExtent l="0" t="0" r="5080" b="0"/>
                <wp:wrapNone/>
                <wp:docPr id="4" name="Picture 4" descr="yara_sf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ara_sfw.png"/>
                        <pic:cNvPicPr/>
                      </pic:nvPicPr>
                      <pic:blipFill>
                        <a:blip r:embed="rId1"/>
                        <a:stretch>
                          <a:fillRect/>
                        </a:stretch>
                      </pic:blipFill>
                      <pic:spPr>
                        <a:xfrm>
                          <a:off x="0" y="0"/>
                          <a:ext cx="1423670" cy="1069975"/>
                        </a:xfrm>
                        <a:prstGeom prst="rect">
                          <a:avLst/>
                        </a:prstGeom>
                      </pic:spPr>
                    </pic:pic>
                  </a:graphicData>
                </a:graphic>
              </wp:anchor>
            </w:drawing>
          </w:r>
          <w:r w:rsidRPr="003E09F9">
            <w:rPr>
              <w:rFonts w:cs="Arial"/>
              <w:noProof/>
              <w:sz w:val="20"/>
              <w:lang w:val="en-US"/>
            </w:rPr>
            <w:t>Document type</w:t>
          </w:r>
          <w:r>
            <w:rPr>
              <w:rFonts w:cs="Arial"/>
              <w:noProof/>
              <w:sz w:val="20"/>
              <w:lang w:val="en-US"/>
            </w:rPr>
            <w:t>:</w:t>
          </w:r>
        </w:p>
        <w:p w14:paraId="5DE33A10" w14:textId="77777777" w:rsidR="00967D3B" w:rsidRPr="00656E39" w:rsidRDefault="00967D3B">
          <w:pPr>
            <w:pStyle w:val="YaraTableFields"/>
            <w:jc w:val="center"/>
            <w:rPr>
              <w:rFonts w:cs="Arial"/>
              <w:noProof/>
              <w:sz w:val="16"/>
              <w:szCs w:val="16"/>
              <w:lang w:val="en-US"/>
            </w:rPr>
          </w:pPr>
        </w:p>
        <w:sdt>
          <w:sdtPr>
            <w:rPr>
              <w:rFonts w:cs="Arial"/>
              <w:noProof/>
              <w:color w:val="2B579A"/>
              <w:sz w:val="20"/>
              <w:shd w:val="clear" w:color="auto" w:fill="E6E6E6"/>
              <w:lang w:val="en-US"/>
            </w:rPr>
            <w:alias w:val="Document Type"/>
            <w:tag w:val="a5cdc0369a234aa08bf5ccf7ac490442"/>
            <w:id w:val="1649629239"/>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http://schemas.microsoft.com/sharepoint/v3' xmlns:ns33='3e7d0fcb-27b1-4f44-bc24-67a17c18ba0d' xmlns:ns34='87369ed8-7398-499d-83ae-9d42e0d3e3dd' " w:xpath="/ns0:properties[1]/documentManagement[1]/ns10:a5cdc0369a234aa08bf5ccf7ac490442[1]/ns2:Terms[1]" w:storeItemID="{6441AB15-4A45-4C8C-B9BB-35ED04993C60}"/>
            <w:text w:multiLine="1"/>
          </w:sdtPr>
          <w:sdtContent>
            <w:p w14:paraId="71376C2C" w14:textId="77777777" w:rsidR="00967D3B" w:rsidRPr="003E09F9" w:rsidRDefault="00822B76">
              <w:pPr>
                <w:pStyle w:val="YaraTableFields"/>
                <w:jc w:val="center"/>
                <w:rPr>
                  <w:rFonts w:cs="Arial"/>
                  <w:noProof/>
                  <w:sz w:val="20"/>
                  <w:lang w:val="en-US"/>
                </w:rPr>
              </w:pPr>
              <w:r>
                <w:rPr>
                  <w:rFonts w:cs="Arial"/>
                  <w:noProof/>
                  <w:sz w:val="20"/>
                </w:rPr>
                <w:t>Attachment</w:t>
              </w:r>
            </w:p>
          </w:sdtContent>
        </w:sdt>
      </w:tc>
      <w:tc>
        <w:tcPr>
          <w:tcW w:w="3024" w:type="dxa"/>
          <w:noWrap/>
        </w:tcPr>
        <w:p w14:paraId="763DD78E" w14:textId="77777777" w:rsidR="00967D3B" w:rsidRDefault="00967D3B">
          <w:pPr>
            <w:pStyle w:val="YaraTableFields"/>
            <w:tabs>
              <w:tab w:val="left" w:pos="360"/>
              <w:tab w:val="center" w:pos="1667"/>
            </w:tabs>
            <w:rPr>
              <w:rFonts w:cs="Arial"/>
              <w:sz w:val="20"/>
            </w:rPr>
          </w:pPr>
          <w:r>
            <w:rPr>
              <w:rFonts w:cs="Arial"/>
              <w:sz w:val="20"/>
            </w:rPr>
            <w:tab/>
          </w:r>
          <w:r>
            <w:rPr>
              <w:rFonts w:cs="Arial"/>
              <w:sz w:val="20"/>
            </w:rPr>
            <w:tab/>
            <w:t>Valid for Organization:</w:t>
          </w:r>
        </w:p>
        <w:p w14:paraId="3D83614A" w14:textId="77777777" w:rsidR="00967D3B" w:rsidRPr="00656E39" w:rsidRDefault="00967D3B">
          <w:pPr>
            <w:pStyle w:val="YaraTableFields"/>
            <w:jc w:val="center"/>
            <w:rPr>
              <w:rFonts w:cs="Arial"/>
              <w:sz w:val="16"/>
              <w:szCs w:val="16"/>
            </w:rPr>
          </w:pPr>
        </w:p>
        <w:sdt>
          <w:sdtPr>
            <w:rPr>
              <w:rFonts w:cs="Arial"/>
              <w:b/>
              <w:noProof/>
              <w:color w:val="2B579A"/>
              <w:sz w:val="20"/>
              <w:shd w:val="clear" w:color="auto" w:fill="E6E6E6"/>
            </w:rPr>
            <w:alias w:val="Valid for Organization(s)"/>
            <w:tag w:val="l45847b67a134e4a87db9037747dc84f"/>
            <w:id w:val="-1957550833"/>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http://schemas.microsoft.com/sharepoint/v3' xmlns:ns33='3e7d0fcb-27b1-4f44-bc24-67a17c18ba0d' xmlns:ns34='87369ed8-7398-499d-83ae-9d42e0d3e3dd' " w:xpath="/ns0:properties[1]/documentManagement[1]/ns8:l45847b67a134e4a87db9037747dc84f[1]/ns2:Terms[1]" w:storeItemID="{6441AB15-4A45-4C8C-B9BB-35ED04993C60}"/>
            <w:text w:multiLine="1"/>
          </w:sdtPr>
          <w:sdtContent>
            <w:p w14:paraId="743833B7" w14:textId="77777777" w:rsidR="00967D3B" w:rsidRPr="003E09F9" w:rsidRDefault="0011033F" w:rsidP="00E9780D">
              <w:pPr>
                <w:pStyle w:val="YaraTableFields"/>
                <w:jc w:val="center"/>
                <w:rPr>
                  <w:rFonts w:cs="Arial"/>
                  <w:b/>
                  <w:noProof/>
                  <w:sz w:val="20"/>
                </w:rPr>
              </w:pPr>
              <w:r>
                <w:rPr>
                  <w:rFonts w:cs="Arial"/>
                  <w:b/>
                  <w:noProof/>
                  <w:sz w:val="20"/>
                </w:rPr>
                <w:t>Porsgrunn</w:t>
              </w:r>
            </w:p>
          </w:sdtContent>
        </w:sdt>
      </w:tc>
      <w:tc>
        <w:tcPr>
          <w:tcW w:w="3024" w:type="dxa"/>
        </w:tcPr>
        <w:p w14:paraId="2B24D989" w14:textId="77777777" w:rsidR="00967D3B" w:rsidRPr="0011033F" w:rsidRDefault="00967D3B">
          <w:pPr>
            <w:pStyle w:val="YaraTableFields"/>
            <w:jc w:val="center"/>
            <w:rPr>
              <w:rFonts w:cs="Arial"/>
              <w:sz w:val="20"/>
              <w:lang w:val="en-US"/>
            </w:rPr>
          </w:pPr>
          <w:r w:rsidRPr="0011033F">
            <w:rPr>
              <w:rFonts w:cs="Arial"/>
              <w:sz w:val="20"/>
              <w:lang w:val="en-US"/>
            </w:rPr>
            <w:t>Valid for Location/Facility:</w:t>
          </w:r>
        </w:p>
        <w:p w14:paraId="3FBA1F62" w14:textId="77777777" w:rsidR="00967D3B" w:rsidRPr="0011033F" w:rsidRDefault="00967D3B">
          <w:pPr>
            <w:pStyle w:val="YaraTableFields"/>
            <w:jc w:val="center"/>
            <w:rPr>
              <w:rFonts w:cs="Arial"/>
              <w:sz w:val="16"/>
              <w:szCs w:val="16"/>
              <w:lang w:val="en-US"/>
            </w:rPr>
          </w:pPr>
        </w:p>
        <w:sdt>
          <w:sdtPr>
            <w:rPr>
              <w:rFonts w:cs="Arial"/>
              <w:noProof/>
              <w:color w:val="2B579A"/>
              <w:sz w:val="20"/>
              <w:shd w:val="clear" w:color="auto" w:fill="E6E6E6"/>
              <w:lang w:val="en-US"/>
            </w:rPr>
            <w:alias w:val="Valid for Location/Facility"/>
            <w:tag w:val="m6a006d3bc2e488b98d5a60be7da4a85"/>
            <w:id w:val="237369514"/>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http://schemas.microsoft.com/sharepoint/v3' xmlns:ns33='3e7d0fcb-27b1-4f44-bc24-67a17c18ba0d' xmlns:ns34='87369ed8-7398-499d-83ae-9d42e0d3e3dd' " w:xpath="/ns0:properties[1]/documentManagement[1]/ns17:m6a006d3bc2e488b98d5a60be7da4a85[1]/ns2:Terms[1]" w:storeItemID="{6441AB15-4A45-4C8C-B9BB-35ED04993C60}"/>
            <w:text w:multiLine="1"/>
          </w:sdtPr>
          <w:sdtContent>
            <w:p w14:paraId="6252B86F" w14:textId="77777777" w:rsidR="00967D3B" w:rsidRPr="0011033F" w:rsidRDefault="00822B76" w:rsidP="00E9780D">
              <w:pPr>
                <w:pStyle w:val="YaraTableFields"/>
                <w:jc w:val="center"/>
                <w:rPr>
                  <w:rFonts w:cs="Arial"/>
                  <w:noProof/>
                  <w:sz w:val="20"/>
                  <w:lang w:val="en-US"/>
                </w:rPr>
              </w:pPr>
              <w:r>
                <w:rPr>
                  <w:rFonts w:cs="Arial"/>
                  <w:noProof/>
                  <w:sz w:val="20"/>
                </w:rPr>
                <w:t>Yara Porsgrunn</w:t>
              </w:r>
            </w:p>
          </w:sdtContent>
        </w:sdt>
      </w:tc>
    </w:tr>
    <w:tr w:rsidR="00967D3B" w14:paraId="554C6D99" w14:textId="77777777">
      <w:trPr>
        <w:trHeight w:val="1004"/>
      </w:trPr>
      <w:tc>
        <w:tcPr>
          <w:tcW w:w="2883" w:type="dxa"/>
        </w:tcPr>
        <w:p w14:paraId="63A50DCA" w14:textId="77777777" w:rsidR="00967D3B" w:rsidRPr="0011033F" w:rsidRDefault="00967D3B">
          <w:pPr>
            <w:pStyle w:val="YaraTableFields"/>
            <w:rPr>
              <w:rFonts w:cs="Arial"/>
              <w:b/>
              <w:noProof/>
              <w:sz w:val="20"/>
              <w:lang w:val="en-US"/>
            </w:rPr>
          </w:pPr>
        </w:p>
      </w:tc>
      <w:tc>
        <w:tcPr>
          <w:tcW w:w="3024" w:type="dxa"/>
          <w:noWrap/>
        </w:tcPr>
        <w:p w14:paraId="4E0EDBAB" w14:textId="77777777" w:rsidR="00967D3B" w:rsidRPr="0011033F" w:rsidRDefault="00967D3B" w:rsidP="00E9780D">
          <w:pPr>
            <w:pStyle w:val="YaraTableFields"/>
            <w:rPr>
              <w:rFonts w:cs="Arial"/>
              <w:b/>
              <w:noProof/>
              <w:sz w:val="20"/>
              <w:lang w:val="en-US"/>
            </w:rPr>
          </w:pPr>
        </w:p>
      </w:tc>
      <w:tc>
        <w:tcPr>
          <w:tcW w:w="3024" w:type="dxa"/>
        </w:tcPr>
        <w:p w14:paraId="2B0E0E6E" w14:textId="77777777" w:rsidR="00967D3B" w:rsidRPr="0011033F" w:rsidRDefault="00967D3B">
          <w:pPr>
            <w:pStyle w:val="YaraTableFields"/>
            <w:rPr>
              <w:rFonts w:cs="Arial"/>
              <w:b/>
              <w:noProof/>
              <w:sz w:val="20"/>
              <w:lang w:val="en-US"/>
            </w:rPr>
          </w:pPr>
        </w:p>
      </w:tc>
    </w:tr>
  </w:tbl>
  <w:p w14:paraId="7015660A" w14:textId="77777777" w:rsidR="00967D3B" w:rsidRPr="00967D3B" w:rsidRDefault="00967D3B" w:rsidP="00967D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D2A55"/>
    <w:multiLevelType w:val="hybridMultilevel"/>
    <w:tmpl w:val="7716EA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0D2356E"/>
    <w:multiLevelType w:val="hybridMultilevel"/>
    <w:tmpl w:val="EE5248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05A7CF9"/>
    <w:multiLevelType w:val="hybridMultilevel"/>
    <w:tmpl w:val="3F6A34D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E4F6C16"/>
    <w:multiLevelType w:val="hybridMultilevel"/>
    <w:tmpl w:val="A37C3A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1E278D5"/>
    <w:multiLevelType w:val="multilevel"/>
    <w:tmpl w:val="E5EE7252"/>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CEB7B01"/>
    <w:multiLevelType w:val="hybridMultilevel"/>
    <w:tmpl w:val="8924898E"/>
    <w:lvl w:ilvl="0" w:tplc="04140001">
      <w:start w:val="1"/>
      <w:numFmt w:val="bullet"/>
      <w:lvlText w:val=""/>
      <w:lvlJc w:val="left"/>
      <w:pPr>
        <w:ind w:left="1080" w:hanging="72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68C35A72"/>
    <w:multiLevelType w:val="hybridMultilevel"/>
    <w:tmpl w:val="0DFA93F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79366043"/>
    <w:multiLevelType w:val="hybridMultilevel"/>
    <w:tmpl w:val="7F2AF2FA"/>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8" w15:restartNumberingAfterBreak="0">
    <w:nsid w:val="7E820330"/>
    <w:multiLevelType w:val="hybridMultilevel"/>
    <w:tmpl w:val="D44048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054110859">
    <w:abstractNumId w:val="4"/>
  </w:num>
  <w:num w:numId="2" w16cid:durableId="2114090571">
    <w:abstractNumId w:val="7"/>
  </w:num>
  <w:num w:numId="3" w16cid:durableId="1913734461">
    <w:abstractNumId w:val="6"/>
  </w:num>
  <w:num w:numId="4" w16cid:durableId="1067069786">
    <w:abstractNumId w:val="8"/>
  </w:num>
  <w:num w:numId="5" w16cid:durableId="1541625668">
    <w:abstractNumId w:val="3"/>
  </w:num>
  <w:num w:numId="6" w16cid:durableId="614680416">
    <w:abstractNumId w:val="1"/>
  </w:num>
  <w:num w:numId="7" w16cid:durableId="2099135775">
    <w:abstractNumId w:val="0"/>
  </w:num>
  <w:num w:numId="8" w16cid:durableId="1467967660">
    <w:abstractNumId w:val="2"/>
  </w:num>
  <w:num w:numId="9" w16cid:durableId="17221739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B76"/>
    <w:rsid w:val="000025BC"/>
    <w:rsid w:val="000321C4"/>
    <w:rsid w:val="000579A6"/>
    <w:rsid w:val="00064ED2"/>
    <w:rsid w:val="00070E37"/>
    <w:rsid w:val="0007751F"/>
    <w:rsid w:val="00087640"/>
    <w:rsid w:val="0009417A"/>
    <w:rsid w:val="000A760A"/>
    <w:rsid w:val="000A7833"/>
    <w:rsid w:val="000B0B3F"/>
    <w:rsid w:val="000B3E5E"/>
    <w:rsid w:val="000B4165"/>
    <w:rsid w:val="000D158A"/>
    <w:rsid w:val="000D4E6D"/>
    <w:rsid w:val="00102FAF"/>
    <w:rsid w:val="0011033F"/>
    <w:rsid w:val="001107CF"/>
    <w:rsid w:val="00110CB0"/>
    <w:rsid w:val="00113F01"/>
    <w:rsid w:val="00123CD2"/>
    <w:rsid w:val="00163F10"/>
    <w:rsid w:val="00174CAB"/>
    <w:rsid w:val="001C2038"/>
    <w:rsid w:val="001D1DB5"/>
    <w:rsid w:val="001D598A"/>
    <w:rsid w:val="001E0CBB"/>
    <w:rsid w:val="001E6373"/>
    <w:rsid w:val="001F5688"/>
    <w:rsid w:val="00243D14"/>
    <w:rsid w:val="00252013"/>
    <w:rsid w:val="00270D26"/>
    <w:rsid w:val="0027399A"/>
    <w:rsid w:val="00273EF5"/>
    <w:rsid w:val="00285880"/>
    <w:rsid w:val="00286091"/>
    <w:rsid w:val="002870C6"/>
    <w:rsid w:val="002947EC"/>
    <w:rsid w:val="002A28B3"/>
    <w:rsid w:val="002A35FA"/>
    <w:rsid w:val="002A3FF4"/>
    <w:rsid w:val="002B012C"/>
    <w:rsid w:val="002B3EE1"/>
    <w:rsid w:val="002B4880"/>
    <w:rsid w:val="002C5CD0"/>
    <w:rsid w:val="002D59F5"/>
    <w:rsid w:val="002D6A86"/>
    <w:rsid w:val="002E152E"/>
    <w:rsid w:val="002F5D22"/>
    <w:rsid w:val="00300F40"/>
    <w:rsid w:val="00302949"/>
    <w:rsid w:val="00310422"/>
    <w:rsid w:val="0031133A"/>
    <w:rsid w:val="00311AD0"/>
    <w:rsid w:val="00315362"/>
    <w:rsid w:val="003251D3"/>
    <w:rsid w:val="00331DEF"/>
    <w:rsid w:val="003328D4"/>
    <w:rsid w:val="00333BD3"/>
    <w:rsid w:val="0035327A"/>
    <w:rsid w:val="00353A5E"/>
    <w:rsid w:val="00355D8C"/>
    <w:rsid w:val="00357F9C"/>
    <w:rsid w:val="00372BAA"/>
    <w:rsid w:val="003741BC"/>
    <w:rsid w:val="00386C64"/>
    <w:rsid w:val="003B1DD1"/>
    <w:rsid w:val="003B451D"/>
    <w:rsid w:val="003D2CCD"/>
    <w:rsid w:val="003E61EE"/>
    <w:rsid w:val="003F5E25"/>
    <w:rsid w:val="003F6532"/>
    <w:rsid w:val="004358D9"/>
    <w:rsid w:val="0047285D"/>
    <w:rsid w:val="004779CF"/>
    <w:rsid w:val="00477AAB"/>
    <w:rsid w:val="004950DF"/>
    <w:rsid w:val="004A44DC"/>
    <w:rsid w:val="004B625F"/>
    <w:rsid w:val="004C3E00"/>
    <w:rsid w:val="004C43F3"/>
    <w:rsid w:val="004D00DC"/>
    <w:rsid w:val="004D5279"/>
    <w:rsid w:val="004D5AA3"/>
    <w:rsid w:val="004E3324"/>
    <w:rsid w:val="004E3377"/>
    <w:rsid w:val="004E7673"/>
    <w:rsid w:val="004F1B26"/>
    <w:rsid w:val="004F7CB7"/>
    <w:rsid w:val="00502872"/>
    <w:rsid w:val="005171C0"/>
    <w:rsid w:val="0052074A"/>
    <w:rsid w:val="00524FDF"/>
    <w:rsid w:val="0054000F"/>
    <w:rsid w:val="00555F04"/>
    <w:rsid w:val="00563F37"/>
    <w:rsid w:val="005669AD"/>
    <w:rsid w:val="00583A33"/>
    <w:rsid w:val="005876AC"/>
    <w:rsid w:val="005A2067"/>
    <w:rsid w:val="005A6CA8"/>
    <w:rsid w:val="005A72F2"/>
    <w:rsid w:val="005B4D87"/>
    <w:rsid w:val="005B5136"/>
    <w:rsid w:val="005B5A96"/>
    <w:rsid w:val="005C6923"/>
    <w:rsid w:val="005D0852"/>
    <w:rsid w:val="005D3A58"/>
    <w:rsid w:val="005E609D"/>
    <w:rsid w:val="00606384"/>
    <w:rsid w:val="006327BA"/>
    <w:rsid w:val="00634B73"/>
    <w:rsid w:val="00636EF0"/>
    <w:rsid w:val="00641946"/>
    <w:rsid w:val="00647379"/>
    <w:rsid w:val="006549DB"/>
    <w:rsid w:val="00655D01"/>
    <w:rsid w:val="006578D8"/>
    <w:rsid w:val="00666FFB"/>
    <w:rsid w:val="006728D2"/>
    <w:rsid w:val="0067396F"/>
    <w:rsid w:val="00675C12"/>
    <w:rsid w:val="00696B3F"/>
    <w:rsid w:val="006A0C96"/>
    <w:rsid w:val="006A45AB"/>
    <w:rsid w:val="006B6762"/>
    <w:rsid w:val="006D50BF"/>
    <w:rsid w:val="006D5204"/>
    <w:rsid w:val="006E1E23"/>
    <w:rsid w:val="006E683E"/>
    <w:rsid w:val="006F6A80"/>
    <w:rsid w:val="00710C39"/>
    <w:rsid w:val="007124A0"/>
    <w:rsid w:val="00712F3E"/>
    <w:rsid w:val="00743717"/>
    <w:rsid w:val="007671D0"/>
    <w:rsid w:val="00771EEA"/>
    <w:rsid w:val="007729B8"/>
    <w:rsid w:val="007919DD"/>
    <w:rsid w:val="00795251"/>
    <w:rsid w:val="007A3FCE"/>
    <w:rsid w:val="007A6D49"/>
    <w:rsid w:val="007B633E"/>
    <w:rsid w:val="007C318B"/>
    <w:rsid w:val="007D2AAA"/>
    <w:rsid w:val="007D3568"/>
    <w:rsid w:val="007E5FE1"/>
    <w:rsid w:val="007E6177"/>
    <w:rsid w:val="007F0B61"/>
    <w:rsid w:val="007F0F8C"/>
    <w:rsid w:val="007F175B"/>
    <w:rsid w:val="00805DB5"/>
    <w:rsid w:val="00806B11"/>
    <w:rsid w:val="00806E40"/>
    <w:rsid w:val="00822B76"/>
    <w:rsid w:val="00823C72"/>
    <w:rsid w:val="0083505D"/>
    <w:rsid w:val="00847D8B"/>
    <w:rsid w:val="008514A3"/>
    <w:rsid w:val="00852AB1"/>
    <w:rsid w:val="008573A2"/>
    <w:rsid w:val="00862B22"/>
    <w:rsid w:val="00875D61"/>
    <w:rsid w:val="0088391F"/>
    <w:rsid w:val="008C03EA"/>
    <w:rsid w:val="008D627F"/>
    <w:rsid w:val="008E4FA5"/>
    <w:rsid w:val="008F68EC"/>
    <w:rsid w:val="0090167A"/>
    <w:rsid w:val="0090232F"/>
    <w:rsid w:val="00907BDC"/>
    <w:rsid w:val="00927EB0"/>
    <w:rsid w:val="00944211"/>
    <w:rsid w:val="00967D3B"/>
    <w:rsid w:val="009708DC"/>
    <w:rsid w:val="00970DF0"/>
    <w:rsid w:val="00976295"/>
    <w:rsid w:val="009771F2"/>
    <w:rsid w:val="00984A5C"/>
    <w:rsid w:val="00995A59"/>
    <w:rsid w:val="009B523E"/>
    <w:rsid w:val="009C03AA"/>
    <w:rsid w:val="009C3B1A"/>
    <w:rsid w:val="009D4B98"/>
    <w:rsid w:val="009E593D"/>
    <w:rsid w:val="009F7432"/>
    <w:rsid w:val="009F7FF0"/>
    <w:rsid w:val="00A01E8D"/>
    <w:rsid w:val="00A14D77"/>
    <w:rsid w:val="00A229FF"/>
    <w:rsid w:val="00A3109C"/>
    <w:rsid w:val="00A35BEC"/>
    <w:rsid w:val="00A4109C"/>
    <w:rsid w:val="00A423C2"/>
    <w:rsid w:val="00A574ED"/>
    <w:rsid w:val="00A64605"/>
    <w:rsid w:val="00A64DF3"/>
    <w:rsid w:val="00A81CE9"/>
    <w:rsid w:val="00A84BB2"/>
    <w:rsid w:val="00A87EB5"/>
    <w:rsid w:val="00A93B76"/>
    <w:rsid w:val="00AA0189"/>
    <w:rsid w:val="00AB2AF0"/>
    <w:rsid w:val="00AE1CBB"/>
    <w:rsid w:val="00AE742B"/>
    <w:rsid w:val="00AE7D97"/>
    <w:rsid w:val="00AF2344"/>
    <w:rsid w:val="00B05037"/>
    <w:rsid w:val="00B07FC7"/>
    <w:rsid w:val="00B11A28"/>
    <w:rsid w:val="00B141DE"/>
    <w:rsid w:val="00B208F1"/>
    <w:rsid w:val="00B320B7"/>
    <w:rsid w:val="00B32595"/>
    <w:rsid w:val="00B43542"/>
    <w:rsid w:val="00B548B9"/>
    <w:rsid w:val="00B561C1"/>
    <w:rsid w:val="00B63FA0"/>
    <w:rsid w:val="00B87865"/>
    <w:rsid w:val="00B932F0"/>
    <w:rsid w:val="00BA001E"/>
    <w:rsid w:val="00BA0AA7"/>
    <w:rsid w:val="00BA55F6"/>
    <w:rsid w:val="00BA702A"/>
    <w:rsid w:val="00BB4E43"/>
    <w:rsid w:val="00BC6BB1"/>
    <w:rsid w:val="00BF1BCB"/>
    <w:rsid w:val="00BF4648"/>
    <w:rsid w:val="00C21CE5"/>
    <w:rsid w:val="00C27DFF"/>
    <w:rsid w:val="00C33AB1"/>
    <w:rsid w:val="00C33D26"/>
    <w:rsid w:val="00C52AFD"/>
    <w:rsid w:val="00C609A5"/>
    <w:rsid w:val="00C84F7D"/>
    <w:rsid w:val="00C8631F"/>
    <w:rsid w:val="00C9749C"/>
    <w:rsid w:val="00C97F10"/>
    <w:rsid w:val="00CA01B7"/>
    <w:rsid w:val="00CA23C2"/>
    <w:rsid w:val="00CA5828"/>
    <w:rsid w:val="00CC0A8D"/>
    <w:rsid w:val="00CC4EBC"/>
    <w:rsid w:val="00CC65E1"/>
    <w:rsid w:val="00CC662F"/>
    <w:rsid w:val="00CD21A7"/>
    <w:rsid w:val="00D05AD0"/>
    <w:rsid w:val="00D24534"/>
    <w:rsid w:val="00D25E99"/>
    <w:rsid w:val="00D351B4"/>
    <w:rsid w:val="00D37375"/>
    <w:rsid w:val="00D424B0"/>
    <w:rsid w:val="00D5401D"/>
    <w:rsid w:val="00D56B07"/>
    <w:rsid w:val="00D571B0"/>
    <w:rsid w:val="00D6638B"/>
    <w:rsid w:val="00D83E3E"/>
    <w:rsid w:val="00D91170"/>
    <w:rsid w:val="00DA12AE"/>
    <w:rsid w:val="00DA7604"/>
    <w:rsid w:val="00DC61E3"/>
    <w:rsid w:val="00DD6E37"/>
    <w:rsid w:val="00DE1369"/>
    <w:rsid w:val="00DE2BA9"/>
    <w:rsid w:val="00DE412D"/>
    <w:rsid w:val="00DE47F1"/>
    <w:rsid w:val="00DF00CD"/>
    <w:rsid w:val="00E078C4"/>
    <w:rsid w:val="00E22FD7"/>
    <w:rsid w:val="00E30E87"/>
    <w:rsid w:val="00E34D92"/>
    <w:rsid w:val="00E404D1"/>
    <w:rsid w:val="00E56F7D"/>
    <w:rsid w:val="00E67D64"/>
    <w:rsid w:val="00E746FC"/>
    <w:rsid w:val="00E8429C"/>
    <w:rsid w:val="00E90C45"/>
    <w:rsid w:val="00E9780D"/>
    <w:rsid w:val="00EA46E9"/>
    <w:rsid w:val="00ED6F39"/>
    <w:rsid w:val="00F12483"/>
    <w:rsid w:val="00F136FC"/>
    <w:rsid w:val="00F45F58"/>
    <w:rsid w:val="00F56E56"/>
    <w:rsid w:val="00F62F97"/>
    <w:rsid w:val="00F660A4"/>
    <w:rsid w:val="00F67B5B"/>
    <w:rsid w:val="00F72A3B"/>
    <w:rsid w:val="00F81BBB"/>
    <w:rsid w:val="00F97310"/>
    <w:rsid w:val="00FA0A2D"/>
    <w:rsid w:val="00FA0E70"/>
    <w:rsid w:val="00FC58DE"/>
    <w:rsid w:val="00FC5EAA"/>
    <w:rsid w:val="00FF6680"/>
    <w:rsid w:val="04B02E4B"/>
    <w:rsid w:val="28D17538"/>
    <w:rsid w:val="2FFF46FE"/>
    <w:rsid w:val="6EAFA61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89BBA1"/>
  <w15:docId w15:val="{DC3757B6-D961-4C96-A632-C41B8CCC5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D3B"/>
    <w:rPr>
      <w:rFonts w:ascii="Arial" w:hAnsi="Arial"/>
    </w:rPr>
  </w:style>
  <w:style w:type="paragraph" w:styleId="Heading1">
    <w:name w:val="heading 1"/>
    <w:aliases w:val="Heading 1_Y"/>
    <w:basedOn w:val="Normal"/>
    <w:next w:val="ContentOutdentY"/>
    <w:link w:val="Heading1Char"/>
    <w:autoRedefine/>
    <w:qFormat/>
    <w:rsid w:val="004D00DC"/>
    <w:pPr>
      <w:keepNext/>
      <w:numPr>
        <w:numId w:val="1"/>
      </w:numPr>
      <w:spacing w:before="240" w:after="120"/>
      <w:ind w:left="1134" w:hanging="1134"/>
      <w:outlineLvl w:val="0"/>
    </w:pPr>
    <w:rPr>
      <w:rFonts w:eastAsia="Times New Roman"/>
      <w:b/>
      <w:bCs/>
      <w:snapToGrid w:val="0"/>
      <w:sz w:val="24"/>
      <w:szCs w:val="32"/>
    </w:rPr>
  </w:style>
  <w:style w:type="paragraph" w:styleId="Heading2">
    <w:name w:val="heading 2"/>
    <w:aliases w:val="Heading 2_Y"/>
    <w:basedOn w:val="Heading1"/>
    <w:next w:val="ContentOutdentY"/>
    <w:link w:val="Heading2Char"/>
    <w:autoRedefine/>
    <w:qFormat/>
    <w:rsid w:val="00CC4EBC"/>
    <w:pPr>
      <w:numPr>
        <w:ilvl w:val="1"/>
      </w:numPr>
      <w:ind w:left="1134" w:hanging="1134"/>
      <w:outlineLvl w:val="1"/>
    </w:pPr>
    <w:rPr>
      <w:szCs w:val="28"/>
    </w:rPr>
  </w:style>
  <w:style w:type="paragraph" w:styleId="Heading3">
    <w:name w:val="heading 3"/>
    <w:aliases w:val="Heading 3_Y"/>
    <w:basedOn w:val="Heading2"/>
    <w:next w:val="ContentOutdentY"/>
    <w:link w:val="Heading3Char"/>
    <w:autoRedefine/>
    <w:qFormat/>
    <w:rsid w:val="00CC4EBC"/>
    <w:pPr>
      <w:numPr>
        <w:ilvl w:val="2"/>
      </w:numPr>
      <w:spacing w:before="120"/>
      <w:ind w:left="1134" w:hanging="1134"/>
      <w:outlineLvl w:val="2"/>
    </w:pPr>
    <w:rPr>
      <w:szCs w:val="32"/>
    </w:rPr>
  </w:style>
  <w:style w:type="paragraph" w:styleId="Heading4">
    <w:name w:val="heading 4"/>
    <w:aliases w:val="Heading 4_Y"/>
    <w:basedOn w:val="Heading3"/>
    <w:next w:val="ContentOutdentY"/>
    <w:link w:val="Heading4Char"/>
    <w:autoRedefine/>
    <w:qFormat/>
    <w:rsid w:val="00CC4EBC"/>
    <w:pPr>
      <w:numPr>
        <w:ilvl w:val="3"/>
      </w:numPr>
      <w:spacing w:after="0"/>
      <w:ind w:left="1134" w:hanging="1134"/>
      <w:outlineLvl w:val="3"/>
    </w:pPr>
    <w:rPr>
      <w:bCs w:val="0"/>
      <w:snapToGrid/>
      <w:szCs w:val="28"/>
      <w:lang w:eastAsia="nb-NO"/>
    </w:rPr>
  </w:style>
  <w:style w:type="paragraph" w:styleId="Heading5">
    <w:name w:val="heading 5"/>
    <w:basedOn w:val="Heading4"/>
    <w:next w:val="Normal"/>
    <w:link w:val="Heading5Char"/>
    <w:rsid w:val="00CC4EBC"/>
    <w:pPr>
      <w:numPr>
        <w:ilvl w:val="4"/>
      </w:numPr>
      <w:ind w:left="1298" w:hanging="1298"/>
      <w:outlineLvl w:val="4"/>
    </w:pPr>
    <w:rPr>
      <w:bCs/>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67D3B"/>
    <w:pPr>
      <w:tabs>
        <w:tab w:val="center" w:pos="4536"/>
        <w:tab w:val="right" w:pos="9072"/>
      </w:tabs>
    </w:pPr>
  </w:style>
  <w:style w:type="character" w:customStyle="1" w:styleId="HeaderChar">
    <w:name w:val="Header Char"/>
    <w:basedOn w:val="DefaultParagraphFont"/>
    <w:link w:val="Header"/>
    <w:uiPriority w:val="99"/>
    <w:rsid w:val="00967D3B"/>
  </w:style>
  <w:style w:type="paragraph" w:styleId="Footer">
    <w:name w:val="footer"/>
    <w:basedOn w:val="Normal"/>
    <w:link w:val="FooterChar"/>
    <w:unhideWhenUsed/>
    <w:rsid w:val="00967D3B"/>
    <w:pPr>
      <w:tabs>
        <w:tab w:val="center" w:pos="4536"/>
        <w:tab w:val="right" w:pos="9072"/>
      </w:tabs>
    </w:pPr>
  </w:style>
  <w:style w:type="character" w:customStyle="1" w:styleId="FooterChar">
    <w:name w:val="Footer Char"/>
    <w:basedOn w:val="DefaultParagraphFont"/>
    <w:link w:val="Footer"/>
    <w:rsid w:val="00967D3B"/>
  </w:style>
  <w:style w:type="table" w:styleId="TableGrid">
    <w:name w:val="Table Grid"/>
    <w:basedOn w:val="TableNormal"/>
    <w:uiPriority w:val="59"/>
    <w:rsid w:val="00967D3B"/>
    <w:rPr>
      <w:rFonts w:eastAsia="Times New Roman"/>
      <w:lang w:val="nb-NO" w:eastAsia="nb-N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YaraFields">
    <w:name w:val="YaraFields"/>
    <w:link w:val="YaraFieldsChar"/>
    <w:qFormat/>
    <w:rsid w:val="00967D3B"/>
    <w:rPr>
      <w:rFonts w:ascii="Arial" w:eastAsia="Times New Roman" w:hAnsi="Arial"/>
      <w:snapToGrid w:val="0"/>
      <w:sz w:val="22"/>
    </w:rPr>
  </w:style>
  <w:style w:type="character" w:customStyle="1" w:styleId="YaraFieldsChar">
    <w:name w:val="YaraFields Char"/>
    <w:basedOn w:val="DefaultParagraphFont"/>
    <w:link w:val="YaraFields"/>
    <w:rsid w:val="00967D3B"/>
    <w:rPr>
      <w:rFonts w:ascii="Arial" w:eastAsia="Times New Roman" w:hAnsi="Arial"/>
      <w:snapToGrid w:val="0"/>
      <w:sz w:val="22"/>
    </w:rPr>
  </w:style>
  <w:style w:type="paragraph" w:styleId="BalloonText">
    <w:name w:val="Balloon Text"/>
    <w:basedOn w:val="Normal"/>
    <w:link w:val="BalloonTextChar"/>
    <w:uiPriority w:val="99"/>
    <w:semiHidden/>
    <w:unhideWhenUsed/>
    <w:rsid w:val="00967D3B"/>
    <w:rPr>
      <w:rFonts w:ascii="Tahoma" w:hAnsi="Tahoma" w:cs="Tahoma"/>
      <w:sz w:val="16"/>
      <w:szCs w:val="16"/>
    </w:rPr>
  </w:style>
  <w:style w:type="character" w:customStyle="1" w:styleId="BalloonTextChar">
    <w:name w:val="Balloon Text Char"/>
    <w:basedOn w:val="DefaultParagraphFont"/>
    <w:link w:val="BalloonText"/>
    <w:uiPriority w:val="99"/>
    <w:semiHidden/>
    <w:rsid w:val="00967D3B"/>
    <w:rPr>
      <w:rFonts w:ascii="Tahoma" w:hAnsi="Tahoma" w:cs="Tahoma"/>
      <w:sz w:val="16"/>
      <w:szCs w:val="16"/>
    </w:rPr>
  </w:style>
  <w:style w:type="character" w:styleId="PageNumber">
    <w:name w:val="page number"/>
    <w:basedOn w:val="DefaultParagraphFont"/>
    <w:rsid w:val="00967D3B"/>
  </w:style>
  <w:style w:type="paragraph" w:customStyle="1" w:styleId="YaraTableFields">
    <w:name w:val="YaraTableFields"/>
    <w:link w:val="YaraTableFieldsChar"/>
    <w:qFormat/>
    <w:rsid w:val="00967D3B"/>
    <w:rPr>
      <w:rFonts w:ascii="Arial" w:eastAsia="Times New Roman" w:hAnsi="Arial"/>
      <w:snapToGrid w:val="0"/>
      <w:sz w:val="22"/>
    </w:rPr>
  </w:style>
  <w:style w:type="character" w:customStyle="1" w:styleId="YaraTableFieldsChar">
    <w:name w:val="YaraTableFields Char"/>
    <w:basedOn w:val="DefaultParagraphFont"/>
    <w:link w:val="YaraTableFields"/>
    <w:rsid w:val="00967D3B"/>
    <w:rPr>
      <w:rFonts w:ascii="Arial" w:eastAsia="Times New Roman" w:hAnsi="Arial"/>
      <w:snapToGrid w:val="0"/>
      <w:sz w:val="22"/>
    </w:rPr>
  </w:style>
  <w:style w:type="character" w:styleId="PlaceholderText">
    <w:name w:val="Placeholder Text"/>
    <w:basedOn w:val="DefaultParagraphFont"/>
    <w:uiPriority w:val="99"/>
    <w:semiHidden/>
    <w:rsid w:val="00967D3B"/>
    <w:rPr>
      <w:color w:val="808080"/>
    </w:rPr>
  </w:style>
  <w:style w:type="paragraph" w:customStyle="1" w:styleId="ContentOutdentY">
    <w:name w:val="ContentOutdent_Y"/>
    <w:basedOn w:val="Normal"/>
    <w:link w:val="ContentOutdentYChar"/>
    <w:qFormat/>
    <w:rsid w:val="00967D3B"/>
    <w:pPr>
      <w:spacing w:before="60" w:after="60"/>
      <w:ind w:right="737"/>
    </w:pPr>
    <w:rPr>
      <w:rFonts w:eastAsia="Times New Roman"/>
      <w:snapToGrid w:val="0"/>
      <w:sz w:val="22"/>
      <w:szCs w:val="24"/>
    </w:rPr>
  </w:style>
  <w:style w:type="character" w:customStyle="1" w:styleId="ContentOutdentYChar">
    <w:name w:val="ContentOutdent_Y Char"/>
    <w:basedOn w:val="DefaultParagraphFont"/>
    <w:link w:val="ContentOutdentY"/>
    <w:rsid w:val="00967D3B"/>
    <w:rPr>
      <w:rFonts w:ascii="Arial" w:eastAsia="Times New Roman" w:hAnsi="Arial"/>
      <w:snapToGrid w:val="0"/>
      <w:sz w:val="22"/>
      <w:szCs w:val="24"/>
    </w:rPr>
  </w:style>
  <w:style w:type="character" w:customStyle="1" w:styleId="Heading1Char">
    <w:name w:val="Heading 1 Char"/>
    <w:aliases w:val="Heading 1_Y Char"/>
    <w:basedOn w:val="DefaultParagraphFont"/>
    <w:link w:val="Heading1"/>
    <w:rsid w:val="004D00DC"/>
    <w:rPr>
      <w:rFonts w:ascii="Arial" w:eastAsia="Times New Roman" w:hAnsi="Arial"/>
      <w:b/>
      <w:bCs/>
      <w:snapToGrid w:val="0"/>
      <w:sz w:val="24"/>
      <w:szCs w:val="32"/>
    </w:rPr>
  </w:style>
  <w:style w:type="character" w:customStyle="1" w:styleId="Heading2Char">
    <w:name w:val="Heading 2 Char"/>
    <w:aliases w:val="Heading 2_Y Char"/>
    <w:basedOn w:val="DefaultParagraphFont"/>
    <w:link w:val="Heading2"/>
    <w:rsid w:val="00CC4EBC"/>
    <w:rPr>
      <w:rFonts w:ascii="Arial" w:eastAsia="Times New Roman" w:hAnsi="Arial"/>
      <w:b/>
      <w:bCs/>
      <w:snapToGrid w:val="0"/>
      <w:sz w:val="24"/>
      <w:szCs w:val="28"/>
    </w:rPr>
  </w:style>
  <w:style w:type="character" w:customStyle="1" w:styleId="Heading3Char">
    <w:name w:val="Heading 3 Char"/>
    <w:aliases w:val="Heading 3_Y Char"/>
    <w:basedOn w:val="DefaultParagraphFont"/>
    <w:link w:val="Heading3"/>
    <w:rsid w:val="00CC4EBC"/>
    <w:rPr>
      <w:rFonts w:ascii="Arial" w:eastAsia="Times New Roman" w:hAnsi="Arial"/>
      <w:b/>
      <w:bCs/>
      <w:snapToGrid w:val="0"/>
      <w:sz w:val="24"/>
      <w:szCs w:val="32"/>
    </w:rPr>
  </w:style>
  <w:style w:type="character" w:customStyle="1" w:styleId="Heading4Char">
    <w:name w:val="Heading 4 Char"/>
    <w:aliases w:val="Heading 4_Y Char"/>
    <w:basedOn w:val="DefaultParagraphFont"/>
    <w:link w:val="Heading4"/>
    <w:rsid w:val="00CC4EBC"/>
    <w:rPr>
      <w:rFonts w:ascii="Arial" w:eastAsia="Times New Roman" w:hAnsi="Arial"/>
      <w:b/>
      <w:sz w:val="24"/>
      <w:szCs w:val="28"/>
      <w:lang w:eastAsia="nb-NO"/>
    </w:rPr>
  </w:style>
  <w:style w:type="character" w:customStyle="1" w:styleId="Heading5Char">
    <w:name w:val="Heading 5 Char"/>
    <w:basedOn w:val="DefaultParagraphFont"/>
    <w:link w:val="Heading5"/>
    <w:rsid w:val="00CC4EBC"/>
    <w:rPr>
      <w:rFonts w:ascii="Arial" w:eastAsia="Times New Roman" w:hAnsi="Arial"/>
      <w:b/>
      <w:bCs/>
      <w:iCs/>
      <w:sz w:val="24"/>
      <w:szCs w:val="26"/>
      <w:lang w:eastAsia="nb-NO"/>
    </w:rPr>
  </w:style>
  <w:style w:type="paragraph" w:styleId="TOC1">
    <w:name w:val="toc 1"/>
    <w:basedOn w:val="Normal"/>
    <w:next w:val="Normal"/>
    <w:autoRedefine/>
    <w:uiPriority w:val="39"/>
    <w:rsid w:val="00CC4EBC"/>
    <w:pPr>
      <w:tabs>
        <w:tab w:val="left" w:pos="1304"/>
        <w:tab w:val="right" w:leader="dot" w:pos="9639"/>
      </w:tabs>
    </w:pPr>
    <w:rPr>
      <w:rFonts w:eastAsia="Times New Roman"/>
      <w:b/>
      <w:bCs/>
      <w:sz w:val="22"/>
      <w:szCs w:val="24"/>
    </w:rPr>
  </w:style>
  <w:style w:type="paragraph" w:styleId="TOC2">
    <w:name w:val="toc 2"/>
    <w:basedOn w:val="TOC1"/>
    <w:next w:val="Normal"/>
    <w:autoRedefine/>
    <w:uiPriority w:val="39"/>
    <w:rsid w:val="00CC4EBC"/>
    <w:rPr>
      <w:b w:val="0"/>
    </w:rPr>
  </w:style>
  <w:style w:type="paragraph" w:styleId="TOC3">
    <w:name w:val="toc 3"/>
    <w:basedOn w:val="TOC2"/>
    <w:next w:val="Normal"/>
    <w:autoRedefine/>
    <w:uiPriority w:val="39"/>
    <w:rsid w:val="00CC4EBC"/>
  </w:style>
  <w:style w:type="character" w:styleId="Hyperlink">
    <w:name w:val="Hyperlink"/>
    <w:basedOn w:val="DefaultParagraphFont"/>
    <w:uiPriority w:val="99"/>
    <w:rsid w:val="00CC4EBC"/>
    <w:rPr>
      <w:color w:val="0000FF"/>
      <w:u w:val="single"/>
    </w:rPr>
  </w:style>
  <w:style w:type="paragraph" w:styleId="TOCHeading">
    <w:name w:val="TOC Heading"/>
    <w:basedOn w:val="Heading1"/>
    <w:next w:val="Normal"/>
    <w:uiPriority w:val="39"/>
    <w:unhideWhenUsed/>
    <w:qFormat/>
    <w:rsid w:val="00CC4EBC"/>
    <w:pPr>
      <w:keepLines/>
      <w:numPr>
        <w:numId w:val="0"/>
      </w:numPr>
      <w:spacing w:after="0"/>
      <w:ind w:left="1264" w:hanging="1264"/>
      <w:outlineLvl w:val="9"/>
    </w:pPr>
    <w:rPr>
      <w:rFonts w:eastAsiaTheme="majorEastAsia" w:cstheme="majorBidi"/>
      <w:snapToGrid/>
      <w:szCs w:val="28"/>
      <w:lang w:val="en-US"/>
    </w:rPr>
  </w:style>
  <w:style w:type="paragraph" w:styleId="Revision">
    <w:name w:val="Revision"/>
    <w:hidden/>
    <w:uiPriority w:val="99"/>
    <w:semiHidden/>
    <w:rsid w:val="00847D8B"/>
    <w:rPr>
      <w:rFonts w:ascii="Arial" w:hAnsi="Arial"/>
    </w:rPr>
  </w:style>
  <w:style w:type="character" w:styleId="CommentReference">
    <w:name w:val="annotation reference"/>
    <w:basedOn w:val="DefaultParagraphFont"/>
    <w:uiPriority w:val="99"/>
    <w:semiHidden/>
    <w:unhideWhenUsed/>
    <w:rsid w:val="00555F04"/>
    <w:rPr>
      <w:sz w:val="16"/>
      <w:szCs w:val="16"/>
    </w:rPr>
  </w:style>
  <w:style w:type="paragraph" w:styleId="CommentText">
    <w:name w:val="annotation text"/>
    <w:basedOn w:val="Normal"/>
    <w:link w:val="CommentTextChar"/>
    <w:uiPriority w:val="99"/>
    <w:unhideWhenUsed/>
    <w:rsid w:val="00555F04"/>
  </w:style>
  <w:style w:type="character" w:customStyle="1" w:styleId="CommentTextChar">
    <w:name w:val="Comment Text Char"/>
    <w:basedOn w:val="DefaultParagraphFont"/>
    <w:link w:val="CommentText"/>
    <w:uiPriority w:val="99"/>
    <w:rsid w:val="00555F04"/>
    <w:rPr>
      <w:rFonts w:ascii="Arial" w:hAnsi="Arial"/>
    </w:rPr>
  </w:style>
  <w:style w:type="paragraph" w:styleId="CommentSubject">
    <w:name w:val="annotation subject"/>
    <w:basedOn w:val="CommentText"/>
    <w:next w:val="CommentText"/>
    <w:link w:val="CommentSubjectChar"/>
    <w:uiPriority w:val="99"/>
    <w:semiHidden/>
    <w:unhideWhenUsed/>
    <w:rsid w:val="00555F04"/>
    <w:rPr>
      <w:b/>
      <w:bCs/>
    </w:rPr>
  </w:style>
  <w:style w:type="character" w:customStyle="1" w:styleId="CommentSubjectChar">
    <w:name w:val="Comment Subject Char"/>
    <w:basedOn w:val="CommentTextChar"/>
    <w:link w:val="CommentSubject"/>
    <w:uiPriority w:val="99"/>
    <w:semiHidden/>
    <w:rsid w:val="00555F04"/>
    <w:rPr>
      <w:rFonts w:ascii="Arial" w:hAnsi="Arial"/>
      <w:b/>
      <w:bCs/>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841031\AppData\Local\Microsoft\Windows\INetCache\Content.MSO\AB4E453D.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YMS Document (Portrait)" ma:contentTypeID="0x0101008452B77357CE407492630B5AC5A7E0EB010069A003E576C9EE41862D7F6E2C8210D4" ma:contentTypeVersion="86" ma:contentTypeDescription="This is a YMS Document using a portrait template." ma:contentTypeScope="" ma:versionID="25b4d0219cc84d5b4047bbfe3c54b3b5">
  <xsd:schema xmlns:xsd="http://www.w3.org/2001/XMLSchema" xmlns:xs="http://www.w3.org/2001/XMLSchema" xmlns:p="http://schemas.microsoft.com/office/2006/metadata/properties" xmlns:ns1="http://schemas.microsoft.com/sharepoint/v3" xmlns:ns2="88eb63a8-b495-4068-bc83-a212bb1828a2" xmlns:ns3="009a2248-1bc5-4823-a4cc-a112fd46d800" xmlns:ns4="ef6f3ae6-21f7-442b-8cbd-e7de8225ec52" xmlns:ns5="f55a5c64-ee7a-45c3-8a61-2a5fccd2fe9f" xmlns:ns9="34ec7aef-c827-431b-9f81-2b6fc85e7c3a" xmlns:ns16="87e10885-fc90-419d-b063-93ca34e5acca" xmlns:ns17="c07ea462-aaa2-4230-8650-800586fd6e0c" xmlns:ns18="87369ed8-7398-499d-83ae-9d42e0d3e3dd" xmlns:ns19="394ed8b9-e7ed-4b31-94f1-4960fcc17a1d" xmlns:ns20="9db00453-5af4-4cae-918b-d577b3e25147" xmlns:ns21="92cd3523-8a7e-43d8-8db2-82bba2d9642c" xmlns:ns22="d3423f4c-ca1b-406e-8999-0f2e1bacbbdc" xmlns:ns23="3e7d0fcb-27b1-4f44-bc24-67a17c18ba0d" xmlns:ns24="baa7e6e5-0dd4-48df-aa07-d07d0022d296" xmlns:ns25="6dd6184f-085c-414b-8597-8eabe9167261" xmlns:ns26="f8e6360d-78cc-49d1-aeea-3283394d6409" xmlns:ns27="07a05747-3f5d-4f2f-9bac-2ad93ac0cba2" targetNamespace="http://schemas.microsoft.com/office/2006/metadata/properties" ma:root="true" ma:fieldsID="75f2dc1c98cc031803499eb2b086fa66" ns1:_="" ns2:_="" ns3:_="" ns4:_="" ns5:_="" ns9:_="" ns16:_="" ns17:_="" ns18:_="" ns19:_="" ns20:_="" ns21:_="" ns22:_="" ns23:_="" ns24:_="" ns25:_="" ns26:_="" ns27:_="">
    <xsd:import namespace="http://schemas.microsoft.com/sharepoint/v3"/>
    <xsd:import namespace="88eb63a8-b495-4068-bc83-a212bb1828a2"/>
    <xsd:import namespace="009a2248-1bc5-4823-a4cc-a112fd46d800"/>
    <xsd:import namespace="ef6f3ae6-21f7-442b-8cbd-e7de8225ec52"/>
    <xsd:import namespace="f55a5c64-ee7a-45c3-8a61-2a5fccd2fe9f"/>
    <xsd:import namespace="34ec7aef-c827-431b-9f81-2b6fc85e7c3a"/>
    <xsd:import namespace="87e10885-fc90-419d-b063-93ca34e5acca"/>
    <xsd:import namespace="c07ea462-aaa2-4230-8650-800586fd6e0c"/>
    <xsd:import namespace="87369ed8-7398-499d-83ae-9d42e0d3e3dd"/>
    <xsd:import namespace="394ed8b9-e7ed-4b31-94f1-4960fcc17a1d"/>
    <xsd:import namespace="9db00453-5af4-4cae-918b-d577b3e25147"/>
    <xsd:import namespace="92cd3523-8a7e-43d8-8db2-82bba2d9642c"/>
    <xsd:import namespace="d3423f4c-ca1b-406e-8999-0f2e1bacbbdc"/>
    <xsd:import namespace="3e7d0fcb-27b1-4f44-bc24-67a17c18ba0d"/>
    <xsd:import namespace="baa7e6e5-0dd4-48df-aa07-d07d0022d296"/>
    <xsd:import namespace="6dd6184f-085c-414b-8597-8eabe9167261"/>
    <xsd:import namespace="f8e6360d-78cc-49d1-aeea-3283394d6409"/>
    <xsd:import namespace="07a05747-3f5d-4f2f-9bac-2ad93ac0cba2"/>
    <xsd:element name="properties">
      <xsd:complexType>
        <xsd:sequence>
          <xsd:element name="documentManagement">
            <xsd:complexType>
              <xsd:all>
                <xsd:element ref="ns2:YMSDocumentOfficer"/>
                <xsd:element ref="ns3:DocumentOwner"/>
                <xsd:element ref="ns4:YMSVerifiedBy"/>
                <xsd:element ref="ns5:ApprovedBy"/>
                <xsd:element ref="ns9:Discipline" minOccurs="0"/>
                <xsd:element ref="ns16:TaxKeywordTaxHTField" minOccurs="0"/>
                <xsd:element ref="ns17:YMSValidated" minOccurs="0"/>
                <xsd:element ref="ns18:YMSVerified" minOccurs="0"/>
                <xsd:element ref="ns19:Approved" minOccurs="0"/>
                <xsd:element ref="ns20:NextReviewDate"/>
                <xsd:element ref="ns21:VersionComments" minOccurs="0"/>
                <xsd:element ref="ns22:YMSMailingList" minOccurs="0"/>
                <xsd:element ref="ns23:YMSWorkflowStatus" minOccurs="0"/>
                <xsd:element ref="ns23:YMSWFPublishStatus" minOccurs="0"/>
                <xsd:element ref="ns23:YMSWFFeedbackStatus" minOccurs="0"/>
                <xsd:element ref="ns24:YMSDocumentReferenceID" minOccurs="0"/>
                <xsd:element ref="ns23:YMSDocumentID" minOccurs="0"/>
                <xsd:element ref="ns9:Title_x0020_Document_x0020_Set" minOccurs="0"/>
                <xsd:element ref="ns24:YMSPublishedByFlow" minOccurs="0"/>
                <xsd:element ref="ns25:YMSVersion" minOccurs="0"/>
                <xsd:element ref="ns9:_dlc_DocIdPersistId" minOccurs="0"/>
                <xsd:element ref="ns26:p86715aca52141abbbc72242a6908122" minOccurs="0"/>
                <xsd:element ref="ns26:b03ec9c9fc15465d981edaaba1c2c808" minOccurs="0"/>
                <xsd:element ref="ns9:_dlc_DocIdUrl" minOccurs="0"/>
                <xsd:element ref="ns26:o288efda00fc4076844e479a2058cd7f" minOccurs="0"/>
                <xsd:element ref="ns26:e09cb138fc0f497bb56389e034ed12c0" minOccurs="0"/>
                <xsd:element ref="ns9:_dlc_DocId" minOccurs="0"/>
                <xsd:element ref="ns26:n566aa1c09b948d8b11dba67b383f70a" minOccurs="0"/>
                <xsd:element ref="ns26:l45847b67a134e4a87db9037747dc84f" minOccurs="0"/>
                <xsd:element ref="ns26:of7bed9b6773446bbb8d11896e239967" minOccurs="0"/>
                <xsd:element ref="ns16:TaxCatchAllLabel" minOccurs="0"/>
                <xsd:element ref="ns16:TaxCatchAll" minOccurs="0"/>
                <xsd:element ref="ns1:_dlc_Exempt" minOccurs="0"/>
                <xsd:element ref="ns27:DLCPolicyLabelValue" minOccurs="0"/>
                <xsd:element ref="ns27:DLCPolicyLabelClientValue" minOccurs="0"/>
                <xsd:element ref="ns27:DLCPolicyLabelLock" minOccurs="0"/>
                <xsd:element ref="ns1:DocumentSetDescription" minOccurs="0"/>
                <xsd:element ref="ns27:MediaServiceMetadata" minOccurs="0"/>
                <xsd:element ref="ns27:MediaServiceFastMetadata" minOccurs="0"/>
                <xsd:element ref="ns27:MediaServiceAutoKeyPoints" minOccurs="0"/>
                <xsd:element ref="ns27:MediaServiceKeyPoints" minOccurs="0"/>
                <xsd:element ref="ns26:m6a006d3bc2e488b98d5a60be7da4a85" minOccurs="0"/>
                <xsd:element ref="ns26:a5cdc0369a234aa08bf5ccf7ac490442" minOccurs="0"/>
                <xsd:element ref="ns27:MediaServiceDateTaken" minOccurs="0"/>
                <xsd:element ref="ns27:lcf76f155ced4ddcb4097134ff3c332f" minOccurs="0"/>
                <xsd:element ref="ns27:MediaServiceOCR" minOccurs="0"/>
                <xsd:element ref="ns27:MediaServiceGenerationTime" minOccurs="0"/>
                <xsd:element ref="ns27:MediaServiceEventHashCode" minOccurs="0"/>
                <xsd:element ref="ns27:MediaServiceObjectDetectorVersions" minOccurs="0"/>
                <xsd:element ref="ns27: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48" nillable="true" ma:displayName="Exempt from Policy" ma:hidden="true" ma:internalName="_dlc_Exempt" ma:readOnly="true">
      <xsd:simpleType>
        <xsd:restriction base="dms:Unknown"/>
      </xsd:simpleType>
    </xsd:element>
    <xsd:element name="DocumentSetDescription" ma:index="52"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eb63a8-b495-4068-bc83-a212bb1828a2" elementFormDefault="qualified">
    <xsd:import namespace="http://schemas.microsoft.com/office/2006/documentManagement/types"/>
    <xsd:import namespace="http://schemas.microsoft.com/office/infopath/2007/PartnerControls"/>
    <xsd:element name="YMSDocumentOfficer" ma:index="2" ma:displayName="Document Officer" ma:description="Yara subject matter expert responsible for the preparation of a document for publication in a timely manner. Responsible for authoring, collecting feedback and editing document before submitting it for approval. This entails quality assurance of the document’s content as well as validation for typography and meta-data to ensure document's qualification. Supervise other people in the document authoring and approval workflows so that the document is prepared and published timely and correctly." ma:internalName="YMSDocumentOffic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9a2248-1bc5-4823-a4cc-a112fd46d800" elementFormDefault="qualified">
    <xsd:import namespace="http://schemas.microsoft.com/office/2006/documentManagement/types"/>
    <xsd:import namespace="http://schemas.microsoft.com/office/infopath/2007/PartnerControls"/>
    <xsd:element name="DocumentOwner" ma:index="3" ma:displayName="Document Owner" ma:description="Yara subject matter expert authorized to coordinate implementation of the requirements laid out in the document. Responsible for the document’s content as being &quot;fit for purpose&quot; and in compliance with applicable legal, regulatory and company requirements and specifications as Document Owner in the approval workflow." ma:internalName="DocumentOwn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6f3ae6-21f7-442b-8cbd-e7de8225ec52" elementFormDefault="qualified">
    <xsd:import namespace="http://schemas.microsoft.com/office/2006/documentManagement/types"/>
    <xsd:import namespace="http://schemas.microsoft.com/office/infopath/2007/PartnerControls"/>
    <xsd:element name="YMSVerifiedBy" ma:index="4" ma:displayName="Verifier(s)" ma:description="Yara subject matter expert(s) with functional or process responsibilities related to the subject matter of the document. Responsible for securing that the document is feasible to implement." ma:internalName="YMSVerifiedBy"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5a5c64-ee7a-45c3-8a61-2a5fccd2fe9f" elementFormDefault="qualified">
    <xsd:import namespace="http://schemas.microsoft.com/office/2006/documentManagement/types"/>
    <xsd:import namespace="http://schemas.microsoft.com/office/infopath/2007/PartnerControls"/>
    <xsd:element name="ApprovedBy" ma:index="5" ma:displayName="Approver" ma:description="Accountable for the content of the document and the implementation of requirements laid out therein as part of her/his job duties and responsibilities. Has the authorizations required to perform that." ma:internalName="ApprovedBy"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ec7aef-c827-431b-9f81-2b6fc85e7c3a" elementFormDefault="qualified">
    <xsd:import namespace="http://schemas.microsoft.com/office/2006/documentManagement/types"/>
    <xsd:import namespace="http://schemas.microsoft.com/office/infopath/2007/PartnerControls"/>
    <xsd:element name="Discipline" ma:index="9" nillable="true" ma:displayName="Discipline" ma:format="Dropdown" ma:internalName="Discipline">
      <xsd:simpleType>
        <xsd:restriction base="dms:Choice">
          <xsd:enumeration value="Administration, project management"/>
          <xsd:enumeration value="Contracting and Purchasing"/>
          <xsd:enumeration value="Process"/>
          <xsd:enumeration value="Electrical"/>
          <xsd:enumeration value="Health, Environment, Safety"/>
          <xsd:enumeration value="Geology and Mining"/>
          <xsd:enumeration value="Automation"/>
          <xsd:enumeration value="Mechanical - Static"/>
          <xsd:enumeration value="Piping"/>
          <xsd:enumeration value="Quality"/>
          <xsd:enumeration value="Mechanical - Rotating"/>
          <xsd:enumeration value="Construction and Commissioning"/>
          <xsd:enumeration value="Multi-Discipline"/>
          <xsd:enumeration value="Civil, Structural and Architectural"/>
          <xsd:enumeration value="Research and Development"/>
        </xsd:restriction>
      </xsd:simpleType>
    </xsd:element>
    <xsd:element name="Title_x0020_Document_x0020_Set" ma:index="29" nillable="true" ma:displayName="Title Document Set" ma:indexed="true" ma:internalName="Title_x0020_Document_x0020_Set">
      <xsd:simpleType>
        <xsd:restriction base="dms:Text">
          <xsd:maxLength value="255"/>
        </xsd:restriction>
      </xsd:simpleType>
    </xsd:element>
    <xsd:element name="_dlc_DocIdPersistId" ma:index="32" nillable="true" ma:displayName="Persist ID" ma:description="Keep ID on add." ma:hidden="true" ma:internalName="_dlc_DocIdPersistId" ma:readOnly="true">
      <xsd:simpleType>
        <xsd:restriction base="dms:Boolean"/>
      </xsd:simpleType>
    </xsd:element>
    <xsd:element name="_dlc_DocIdUrl" ma:index="3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10885-fc90-419d-b063-93ca34e5acca" elementFormDefault="qualified">
    <xsd:import namespace="http://schemas.microsoft.com/office/2006/documentManagement/types"/>
    <xsd:import namespace="http://schemas.microsoft.com/office/infopath/2007/PartnerControls"/>
    <xsd:element name="TaxKeywordTaxHTField" ma:index="17" nillable="true" ma:taxonomy="true" ma:internalName="TaxKeywordTaxHTField" ma:taxonomyFieldName="TaxKeyword" ma:displayName="Enterprise Keywords" ma:fieldId="{23f27201-bee3-471e-b2e7-b64fd8b7ca38}" ma:taxonomyMulti="true" ma:sspId="5533a3b9-b735-45d9-b90a-92a3e579454d" ma:termSetId="00000000-0000-0000-0000-000000000000" ma:anchorId="00000000-0000-0000-0000-000000000000" ma:open="true" ma:isKeyword="true">
      <xsd:complexType>
        <xsd:sequence>
          <xsd:element ref="pc:Terms" minOccurs="0" maxOccurs="1"/>
        </xsd:sequence>
      </xsd:complexType>
    </xsd:element>
    <xsd:element name="TaxCatchAllLabel" ma:index="46" nillable="true" ma:displayName="Taxonomy Catch All Column1" ma:hidden="true" ma:list="{89fd8159-c443-44e9-aba4-402e2923e129}" ma:internalName="TaxCatchAllLabel" ma:readOnly="true" ma:showField="CatchAllDataLabel" ma:web="34ec7aef-c827-431b-9f81-2b6fc85e7c3a">
      <xsd:complexType>
        <xsd:complexContent>
          <xsd:extension base="dms:MultiChoiceLookup">
            <xsd:sequence>
              <xsd:element name="Value" type="dms:Lookup" maxOccurs="unbounded" minOccurs="0" nillable="true"/>
            </xsd:sequence>
          </xsd:extension>
        </xsd:complexContent>
      </xsd:complexType>
    </xsd:element>
    <xsd:element name="TaxCatchAll" ma:index="47" nillable="true" ma:displayName="Taxonomy Catch All Column" ma:hidden="true" ma:list="{89fd8159-c443-44e9-aba4-402e2923e129}" ma:internalName="TaxCatchAll" ma:showField="CatchAllData" ma:web="34ec7aef-c827-431b-9f81-2b6fc85e7c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7ea462-aaa2-4230-8650-800586fd6e0c" elementFormDefault="qualified">
    <xsd:import namespace="http://schemas.microsoft.com/office/2006/documentManagement/types"/>
    <xsd:import namespace="http://schemas.microsoft.com/office/infopath/2007/PartnerControls"/>
    <xsd:element name="YMSValidated" ma:index="18" nillable="true" ma:displayName="Validated" ma:format="DateOnly" ma:hidden="true" ma:internalName="YMSValidat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7369ed8-7398-499d-83ae-9d42e0d3e3dd" elementFormDefault="qualified">
    <xsd:import namespace="http://schemas.microsoft.com/office/2006/documentManagement/types"/>
    <xsd:import namespace="http://schemas.microsoft.com/office/infopath/2007/PartnerControls"/>
    <xsd:element name="YMSVerified" ma:index="19" nillable="true" ma:displayName="Verified" ma:format="DateOnly" ma:hidden="true" ma:internalName="YMSVerifi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4ed8b9-e7ed-4b31-94f1-4960fcc17a1d" elementFormDefault="qualified">
    <xsd:import namespace="http://schemas.microsoft.com/office/2006/documentManagement/types"/>
    <xsd:import namespace="http://schemas.microsoft.com/office/infopath/2007/PartnerControls"/>
    <xsd:element name="Approved" ma:index="20" nillable="true" ma:displayName="Approved" ma:format="DateOnly" ma:internalName="Approv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db00453-5af4-4cae-918b-d577b3e25147" elementFormDefault="qualified">
    <xsd:import namespace="http://schemas.microsoft.com/office/2006/documentManagement/types"/>
    <xsd:import namespace="http://schemas.microsoft.com/office/infopath/2007/PartnerControls"/>
    <xsd:element name="NextReviewDate" ma:index="21" ma:displayName="Next Review Date" ma:format="DateOnly" ma:internalName="NextReview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2cd3523-8a7e-43d8-8db2-82bba2d9642c" elementFormDefault="qualified">
    <xsd:import namespace="http://schemas.microsoft.com/office/2006/documentManagement/types"/>
    <xsd:import namespace="http://schemas.microsoft.com/office/infopath/2007/PartnerControls"/>
    <xsd:element name="VersionComments" ma:index="22" nillable="true" ma:displayName="Version Comments" ma:description="Document Officer summary of what has changed since last version." ma:internalName="VersionComment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423f4c-ca1b-406e-8999-0f2e1bacbbdc" elementFormDefault="qualified">
    <xsd:import namespace="http://schemas.microsoft.com/office/2006/documentManagement/types"/>
    <xsd:import namespace="http://schemas.microsoft.com/office/infopath/2007/PartnerControls"/>
    <xsd:element name="YMSMailingList" ma:index="23" nillable="true" ma:displayName="Mailing List" ma:description="Users and/or groups that shall be notified by e-mail when a new document (or a new version) has been published." ma:SearchPeopleOnly="false" ma:SharePointGroup="0" ma:internalName="YMSMailingLis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7d0fcb-27b1-4f44-bc24-67a17c18ba0d" elementFormDefault="qualified">
    <xsd:import namespace="http://schemas.microsoft.com/office/2006/documentManagement/types"/>
    <xsd:import namespace="http://schemas.microsoft.com/office/infopath/2007/PartnerControls"/>
    <xsd:element name="YMSWorkflowStatus" ma:index="24" nillable="true" ma:displayName="Publish Status" ma:format="Dropdown" ma:hidden="true" ma:internalName="YMSWorkflowStatus" ma:readOnly="false">
      <xsd:simpleType>
        <xsd:restriction base="dms:Choice">
          <xsd:enumeration value="Waiting for Owner"/>
          <xsd:enumeration value="Waiting for Officer"/>
          <xsd:enumeration value="Waiting for Verifiers"/>
          <xsd:enumeration value="Waiting for Approver"/>
        </xsd:restriction>
      </xsd:simpleType>
    </xsd:element>
    <xsd:element name="YMSWFPublishStatus" ma:index="25" nillable="true" ma:displayName="Publish Workflow" ma:default="Not Started" ma:internalName="YMSWFPublishStatus">
      <xsd:simpleType>
        <xsd:restriction base="dms:Text">
          <xsd:maxLength value="255"/>
        </xsd:restriction>
      </xsd:simpleType>
    </xsd:element>
    <xsd:element name="YMSWFFeedbackStatus" ma:index="26" nillable="true" ma:displayName="Feedback Workflow" ma:default="Not Started" ma:internalName="YMSWFFeedbackStatus">
      <xsd:simpleType>
        <xsd:restriction base="dms:Text">
          <xsd:maxLength value="255"/>
        </xsd:restriction>
      </xsd:simpleType>
    </xsd:element>
    <xsd:element name="YMSDocumentID" ma:index="28" nillable="true" ma:displayName="YMS Document ID" ma:internalName="YMSDocument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a7e6e5-0dd4-48df-aa07-d07d0022d296" elementFormDefault="qualified">
    <xsd:import namespace="http://schemas.microsoft.com/office/2006/documentManagement/types"/>
    <xsd:import namespace="http://schemas.microsoft.com/office/infopath/2007/PartnerControls"/>
    <xsd:element name="YMSDocumentReferenceID" ma:index="27" nillable="true" ma:displayName="Document Reference" ma:decimals="0" ma:internalName="YMSDocumentReferenceID">
      <xsd:simpleType>
        <xsd:restriction base="dms:Number"/>
      </xsd:simpleType>
    </xsd:element>
    <xsd:element name="YMSPublishedByFlow" ma:index="30" nillable="true" ma:displayName="Published By Flow" ma:default="0" ma:internalName="YMSPublishedByFl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d6184f-085c-414b-8597-8eabe9167261" elementFormDefault="qualified">
    <xsd:import namespace="http://schemas.microsoft.com/office/2006/documentManagement/types"/>
    <xsd:import namespace="http://schemas.microsoft.com/office/infopath/2007/PartnerControls"/>
    <xsd:element name="YMSVersion" ma:index="31" nillable="true" ma:displayName="YMS Version" ma:internalName="YMSVersion">
      <xsd:simpleType>
        <xsd:restriction base="dms:Text">
          <xsd:maxLength value="10"/>
        </xsd:restriction>
      </xsd:simpleType>
    </xsd:element>
  </xsd:schema>
  <xsd:schema xmlns:xsd="http://www.w3.org/2001/XMLSchema" xmlns:xs="http://www.w3.org/2001/XMLSchema" xmlns:dms="http://schemas.microsoft.com/office/2006/documentManagement/types" xmlns:pc="http://schemas.microsoft.com/office/infopath/2007/PartnerControls" targetNamespace="f8e6360d-78cc-49d1-aeea-3283394d6409" elementFormDefault="qualified">
    <xsd:import namespace="http://schemas.microsoft.com/office/2006/documentManagement/types"/>
    <xsd:import namespace="http://schemas.microsoft.com/office/infopath/2007/PartnerControls"/>
    <xsd:element name="p86715aca52141abbbc72242a6908122" ma:index="33" ma:taxonomy="true" ma:internalName="p86715aca52141abbbc72242a6908122" ma:taxonomyFieldName="YMSOwnedByOrganization" ma:displayName="Owned by Organization" ma:indexed="true" ma:readOnly="false" ma:fieldId="{986715ac-a521-41ab-bbc7-2242a6908122}"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b03ec9c9fc15465d981edaaba1c2c808" ma:index="34" ma:taxonomy="true" ma:internalName="b03ec9c9fc15465d981edaaba1c2c808" ma:taxonomyFieldName="YMSLanguage" ma:displayName="Language" ma:readOnly="false" ma:fieldId="{b03ec9c9-fc15-465d-981e-daaba1c2c808}" ma:sspId="5533a3b9-b735-45d9-b90a-92a3e579454d" ma:termSetId="766e8732-e0db-493c-8a8a-eb81cda117a2" ma:anchorId="00000000-0000-0000-0000-000000000000" ma:open="false" ma:isKeyword="false">
      <xsd:complexType>
        <xsd:sequence>
          <xsd:element ref="pc:Terms" minOccurs="0" maxOccurs="1"/>
        </xsd:sequence>
      </xsd:complexType>
    </xsd:element>
    <xsd:element name="o288efda00fc4076844e479a2058cd7f" ma:index="36" ma:taxonomy="true" ma:internalName="o288efda00fc4076844e479a2058cd7f" ma:taxonomyFieldName="YMSInformationClassification" ma:displayName="Information Classification" ma:readOnly="false" ma:fieldId="{8288efda-00fc-4076-844e-479a2058cd7f}" ma:sspId="5533a3b9-b735-45d9-b90a-92a3e579454d" ma:termSetId="db7c8118-7f54-4ea2-93d8-84458016e64e" ma:anchorId="00000000-0000-0000-0000-000000000000" ma:open="false" ma:isKeyword="false">
      <xsd:complexType>
        <xsd:sequence>
          <xsd:element ref="pc:Terms" minOccurs="0" maxOccurs="1"/>
        </xsd:sequence>
      </xsd:complexType>
    </xsd:element>
    <xsd:element name="e09cb138fc0f497bb56389e034ed12c0" ma:index="37" nillable="true" ma:taxonomy="true" ma:internalName="e09cb138fc0f497bb56389e034ed12c0" ma:taxonomyFieldName="YMSCategory" ma:displayName="Category" ma:fieldId="{e09cb138-fc0f-497b-b563-89e034ed12c0}" ma:taxonomyMulti="true" ma:sspId="5533a3b9-b735-45d9-b90a-92a3e579454d" ma:termSetId="13584718-877e-437a-889c-f5476f3365a6" ma:anchorId="00000000-0000-0000-0000-000000000000" ma:open="false" ma:isKeyword="false">
      <xsd:complexType>
        <xsd:sequence>
          <xsd:element ref="pc:Terms" minOccurs="0" maxOccurs="1"/>
        </xsd:sequence>
      </xsd:complexType>
    </xsd:element>
    <xsd:element name="n566aa1c09b948d8b11dba67b383f70a" ma:index="39" ma:taxonomy="true" ma:internalName="n566aa1c09b948d8b11dba67b383f70a" ma:taxonomyFieldName="YMSRelevantForProcesses" ma:displayName="Relevant for Process" ma:indexed="true" ma:readOnly="false" ma:fieldId="{7566aa1c-09b9-48d8-b11d-ba67b383f70a}" ma:sspId="5533a3b9-b735-45d9-b90a-92a3e579454d" ma:termSetId="6f7e89f7-4d9f-4f09-a13b-e3cdab2383f6" ma:anchorId="00000000-0000-0000-0000-000000000000" ma:open="false" ma:isKeyword="false">
      <xsd:complexType>
        <xsd:sequence>
          <xsd:element ref="pc:Terms" minOccurs="0" maxOccurs="1"/>
        </xsd:sequence>
      </xsd:complexType>
    </xsd:element>
    <xsd:element name="l45847b67a134e4a87db9037747dc84f" ma:index="40" ma:taxonomy="true" ma:internalName="l45847b67a134e4a87db9037747dc84f" ma:taxonomyFieldName="ValidForOrganization" ma:displayName="Valid for Organization(s)" ma:readOnly="false" ma:fieldId="{545847b6-7a13-4e4a-87db-9037747dc84f}" ma:taxonomyMulti="true"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of7bed9b6773446bbb8d11896e239967" ma:index="41" nillable="true" ma:taxonomy="true" ma:internalName="of7bed9b6773446bbb8d11896e239967" ma:taxonomyFieldName="YMSExternalReferences" ma:displayName="External References" ma:fieldId="{8f7bed9b-6773-446b-bb8d-11896e239967}" ma:taxonomyMulti="true" ma:sspId="5533a3b9-b735-45d9-b90a-92a3e579454d" ma:termSetId="dd999b9a-32c8-4410-bcca-b947ab7173c5" ma:anchorId="00000000-0000-0000-0000-000000000000" ma:open="false" ma:isKeyword="false">
      <xsd:complexType>
        <xsd:sequence>
          <xsd:element ref="pc:Terms" minOccurs="0" maxOccurs="1"/>
        </xsd:sequence>
      </xsd:complexType>
    </xsd:element>
    <xsd:element name="m6a006d3bc2e488b98d5a60be7da4a85" ma:index="58" ma:taxonomy="true" ma:internalName="m6a006d3bc2e488b98d5a60be7da4a85" ma:taxonomyFieldName="ValidForFacility" ma:displayName="Valid for Location/Facility" ma:readOnly="false" ma:fieldId="{66a006d3-bc2e-488b-98d5-a60be7da4a85}" ma:taxonomyMulti="true" ma:sspId="5533a3b9-b735-45d9-b90a-92a3e579454d" ma:termSetId="91ebc4ff-ad3e-4408-9bb9-8a666c079ad8" ma:anchorId="00000000-0000-0000-0000-000000000000" ma:open="false" ma:isKeyword="false">
      <xsd:complexType>
        <xsd:sequence>
          <xsd:element ref="pc:Terms" minOccurs="0" maxOccurs="1"/>
        </xsd:sequence>
      </xsd:complexType>
    </xsd:element>
    <xsd:element name="a5cdc0369a234aa08bf5ccf7ac490442" ma:index="59" ma:taxonomy="true" ma:internalName="a5cdc0369a234aa08bf5ccf7ac490442" ma:taxonomyFieldName="DocumentType" ma:displayName="Document Type" ma:indexed="true" ma:readOnly="false" ma:fieldId="{a5cdc036-9a23-4aa0-8bf5-ccf7ac490442}" ma:sspId="5533a3b9-b735-45d9-b90a-92a3e579454d" ma:termSetId="50da62af-6014-4b51-9b7a-de3c108aa5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a05747-3f5d-4f2f-9bac-2ad93ac0cba2" elementFormDefault="qualified">
    <xsd:import namespace="http://schemas.microsoft.com/office/2006/documentManagement/types"/>
    <xsd:import namespace="http://schemas.microsoft.com/office/infopath/2007/PartnerControls"/>
    <xsd:element name="DLCPolicyLabelValue" ma:index="49"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50"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51" nillable="true" ma:displayName="Label Locked" ma:description="Indicates whether the label should be updated when item properties are modified." ma:hidden="true" ma:internalName="DLCPolicyLabelLock" ma:readOnly="false">
      <xsd:simpleType>
        <xsd:restriction base="dms:Text"/>
      </xsd:simpleType>
    </xsd:element>
    <xsd:element name="MediaServiceMetadata" ma:index="53" nillable="true" ma:displayName="MediaServiceMetadata" ma:hidden="true" ma:internalName="MediaServiceMetadata" ma:readOnly="true">
      <xsd:simpleType>
        <xsd:restriction base="dms:Note"/>
      </xsd:simpleType>
    </xsd:element>
    <xsd:element name="MediaServiceFastMetadata" ma:index="54" nillable="true" ma:displayName="MediaServiceFastMetadata" ma:hidden="true" ma:internalName="MediaServiceFastMetadata" ma:readOnly="true">
      <xsd:simpleType>
        <xsd:restriction base="dms:Note"/>
      </xsd:simpleType>
    </xsd:element>
    <xsd:element name="MediaServiceAutoKeyPoints" ma:index="55" nillable="true" ma:displayName="MediaServiceAutoKeyPoints" ma:hidden="true" ma:internalName="MediaServiceAutoKeyPoints" ma:readOnly="true">
      <xsd:simpleType>
        <xsd:restriction base="dms:Note"/>
      </xsd:simpleType>
    </xsd:element>
    <xsd:element name="MediaServiceKeyPoints" ma:index="56" nillable="true" ma:displayName="KeyPoints" ma:internalName="MediaServiceKeyPoints" ma:readOnly="true">
      <xsd:simpleType>
        <xsd:restriction base="dms:Note">
          <xsd:maxLength value="255"/>
        </xsd:restriction>
      </xsd:simpleType>
    </xsd:element>
    <xsd:element name="MediaServiceDateTaken" ma:index="60" nillable="true" ma:displayName="MediaServiceDateTaken" ma:hidden="true" ma:indexed="true" ma:internalName="MediaServiceDateTaken" ma:readOnly="true">
      <xsd:simpleType>
        <xsd:restriction base="dms:Text"/>
      </xsd:simpleType>
    </xsd:element>
    <xsd:element name="lcf76f155ced4ddcb4097134ff3c332f" ma:index="62" nillable="true" ma:taxonomy="true" ma:internalName="lcf76f155ced4ddcb4097134ff3c332f" ma:taxonomyFieldName="MediaServiceImageTags" ma:displayName="Image Tags" ma:readOnly="false" ma:fieldId="{5cf76f15-5ced-4ddc-b409-7134ff3c332f}" ma:taxonomyMulti="true" ma:sspId="5533a3b9-b735-45d9-b90a-92a3e579454d" ma:termSetId="09814cd3-568e-fe90-9814-8d621ff8fb84" ma:anchorId="fba54fb3-c3e1-fe81-a776-ca4b69148c4d" ma:open="true" ma:isKeyword="false">
      <xsd:complexType>
        <xsd:sequence>
          <xsd:element ref="pc:Terms" minOccurs="0" maxOccurs="1"/>
        </xsd:sequence>
      </xsd:complexType>
    </xsd:element>
    <xsd:element name="MediaServiceOCR" ma:index="63" nillable="true" ma:displayName="Extracted Text" ma:internalName="MediaServiceOCR" ma:readOnly="true">
      <xsd:simpleType>
        <xsd:restriction base="dms:Note">
          <xsd:maxLength value="255"/>
        </xsd:restriction>
      </xsd:simpleType>
    </xsd:element>
    <xsd:element name="MediaServiceGenerationTime" ma:index="64" nillable="true" ma:displayName="MediaServiceGenerationTime" ma:hidden="true" ma:internalName="MediaServiceGenerationTime" ma:readOnly="true">
      <xsd:simpleType>
        <xsd:restriction base="dms:Text"/>
      </xsd:simpleType>
    </xsd:element>
    <xsd:element name="MediaServiceEventHashCode" ma:index="65" nillable="true" ma:displayName="MediaServiceEventHashCode" ma:hidden="true" ma:internalName="MediaServiceEventHashCode" ma:readOnly="true">
      <xsd:simpleType>
        <xsd:restriction base="dms:Text"/>
      </xsd:simpleType>
    </xsd:element>
    <xsd:element name="MediaServiceObjectDetectorVersions" ma:index="67" nillable="true" ma:displayName="MediaServiceObjectDetectorVersions" ma:hidden="true" ma:indexed="true" ma:internalName="MediaServiceObjectDetectorVersions" ma:readOnly="true">
      <xsd:simpleType>
        <xsd:restriction base="dms:Text"/>
      </xsd:simpleType>
    </xsd:element>
    <xsd:element name="MediaServiceSearchProperties" ma:index="6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pproved xmlns="394ed8b9-e7ed-4b31-94f1-4960fcc17a1d">2024-02-16T11:54:24+00:00</Approved>
    <DocumentOwner xmlns="009a2248-1bc5-4823-a4cc-a112fd46d800">
      <UserInfo>
        <DisplayName>Jorunn Elisabeth Nordbø Solvi</DisplayName>
        <AccountId>92</AccountId>
        <AccountType/>
      </UserInfo>
    </DocumentOwner>
    <ApprovedBy xmlns="f55a5c64-ee7a-45c3-8a61-2a5fccd2fe9f">
      <UserInfo>
        <DisplayName>Jorunn Elisabeth Nordbø Solvi</DisplayName>
        <AccountId>92</AccountId>
        <AccountType/>
      </UserInfo>
    </ApprovedBy>
    <VersionComments xmlns="92cd3523-8a7e-43d8-8db2-82bba2d9642c">Approved</VersionComments>
    <NextReviewDate xmlns="9db00453-5af4-4cae-918b-d577b3e25147">2026-12-31T23:00:00+00:00</NextReviewDate>
    <l45847b67a134e4a87db9037747dc84f xmlns="f8e6360d-78cc-49d1-aeea-3283394d6409">
      <Terms xmlns="http://schemas.microsoft.com/office/infopath/2007/PartnerControls">
        <TermInfo xmlns="http://schemas.microsoft.com/office/infopath/2007/PartnerControls">
          <TermName xmlns="http://schemas.microsoft.com/office/infopath/2007/PartnerControls">Porsgrunn</TermName>
          <TermId xmlns="http://schemas.microsoft.com/office/infopath/2007/PartnerControls">dbda0686-9de9-4c22-b974-b2de0cf7e153</TermId>
        </TermInfo>
      </Terms>
    </l45847b67a134e4a87db9037747dc84f>
    <e09cb138fc0f497bb56389e034ed12c0 xmlns="f8e6360d-78cc-49d1-aeea-3283394d6409">
      <Terms xmlns="http://schemas.microsoft.com/office/infopath/2007/PartnerControls">
        <TermInfo xmlns="http://schemas.microsoft.com/office/infopath/2007/PartnerControls">
          <TermName xmlns="http://schemas.microsoft.com/office/infopath/2007/PartnerControls">Emergency management</TermName>
          <TermId xmlns="http://schemas.microsoft.com/office/infopath/2007/PartnerControls">3d2400ac-6ac7-4089-9701-b578cd407842</TermId>
        </TermInfo>
      </Terms>
    </e09cb138fc0f497bb56389e034ed12c0>
    <a5cdc0369a234aa08bf5ccf7ac490442 xmlns="f8e6360d-78cc-49d1-aeea-3283394d6409">
      <Terms xmlns="http://schemas.microsoft.com/office/infopath/2007/PartnerControls">
        <TermInfo xmlns="http://schemas.microsoft.com/office/infopath/2007/PartnerControls">
          <TermName xmlns="http://schemas.microsoft.com/office/infopath/2007/PartnerControls">Attachment</TermName>
          <TermId xmlns="http://schemas.microsoft.com/office/infopath/2007/PartnerControls">32f2a6b5-6713-48ab-a192-ee5845d0dd65</TermId>
        </TermInfo>
      </Terms>
    </a5cdc0369a234aa08bf5ccf7ac490442>
    <n566aa1c09b948d8b11dba67b383f70a xmlns="f8e6360d-78cc-49d1-aeea-3283394d6409">
      <Terms xmlns="http://schemas.microsoft.com/office/infopath/2007/PartnerControls">
        <TermInfo xmlns="http://schemas.microsoft.com/office/infopath/2007/PartnerControls">
          <TermName xmlns="http://schemas.microsoft.com/office/infopath/2007/PartnerControls">HESQ</TermName>
          <TermId xmlns="http://schemas.microsoft.com/office/infopath/2007/PartnerControls">5b64083c-34d4-4f70-81ab-5bc706e394e9</TermId>
        </TermInfo>
      </Terms>
    </n566aa1c09b948d8b11dba67b383f70a>
    <p86715aca52141abbbc72242a6908122 xmlns="f8e6360d-78cc-49d1-aeea-3283394d6409">
      <Terms xmlns="http://schemas.microsoft.com/office/infopath/2007/PartnerControls">
        <TermInfo xmlns="http://schemas.microsoft.com/office/infopath/2007/PartnerControls">
          <TermName xmlns="http://schemas.microsoft.com/office/infopath/2007/PartnerControls">HR Porsgrunn</TermName>
          <TermId xmlns="http://schemas.microsoft.com/office/infopath/2007/PartnerControls">45ad8b3d-1b92-422e-ba85-e5e07e79fd5e</TermId>
        </TermInfo>
      </Terms>
    </p86715aca52141abbbc72242a6908122>
    <o288efda00fc4076844e479a2058cd7f xmlns="f8e6360d-78cc-49d1-aeea-3283394d6409">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8d0bf247-e111-4539-9347-43011421bfa3</TermId>
        </TermInfo>
      </Terms>
    </o288efda00fc4076844e479a2058cd7f>
    <TaxKeywordTaxHTField xmlns="87e10885-fc90-419d-b063-93ca34e5acca">
      <Terms xmlns="http://schemas.microsoft.com/office/infopath/2007/PartnerControls"/>
    </TaxKeywordTaxHTField>
    <TaxCatchAll xmlns="87e10885-fc90-419d-b063-93ca34e5acca">
      <Value>14</Value>
      <Value>46</Value>
      <Value>27</Value>
      <Value>292</Value>
      <Value>41</Value>
      <Value>5</Value>
      <Value>20</Value>
      <Value>86</Value>
    </TaxCatchAll>
    <of7bed9b6773446bbb8d11896e239967 xmlns="f8e6360d-78cc-49d1-aeea-3283394d6409">
      <Terms xmlns="http://schemas.microsoft.com/office/infopath/2007/PartnerControls"/>
    </of7bed9b6773446bbb8d11896e239967>
    <m6a006d3bc2e488b98d5a60be7da4a85 xmlns="f8e6360d-78cc-49d1-aeea-3283394d6409">
      <Terms xmlns="http://schemas.microsoft.com/office/infopath/2007/PartnerControls">
        <TermInfo xmlns="http://schemas.microsoft.com/office/infopath/2007/PartnerControls">
          <TermName xmlns="http://schemas.microsoft.com/office/infopath/2007/PartnerControls">Yara Porsgrunn</TermName>
          <TermId xmlns="http://schemas.microsoft.com/office/infopath/2007/PartnerControls">aa03bb2e-ba63-4150-8d2e-7e65deeb8394</TermId>
        </TermInfo>
      </Terms>
    </m6a006d3bc2e488b98d5a60be7da4a85>
    <b03ec9c9fc15465d981edaaba1c2c808 xmlns="f8e6360d-78cc-49d1-aeea-3283394d6409">
      <Terms xmlns="http://schemas.microsoft.com/office/infopath/2007/PartnerControls">
        <TermInfo xmlns="http://schemas.microsoft.com/office/infopath/2007/PartnerControls">
          <TermName xmlns="http://schemas.microsoft.com/office/infopath/2007/PartnerControls">Norwegian</TermName>
          <TermId xmlns="http://schemas.microsoft.com/office/infopath/2007/PartnerControls">a797c4cb-7e1f-4d1d-aa7c-6dd6501a9c29</TermId>
        </TermInfo>
      </Terms>
    </b03ec9c9fc15465d981edaaba1c2c808>
    <_dlc_DocId xmlns="34ec7aef-c827-431b-9f81-2b6fc85e7c3a">YMSProsgrunn-898939834-2482</_dlc_DocId>
    <_dlc_DocIdUrl xmlns="34ec7aef-c827-431b-9f81-2b6fc85e7c3a">
      <Url>https://yara.sharepoint.com/sites/YMS_Porsgrunn/_layouts/15/DocIdRedir.aspx?ID=YMSProsgrunn-898939834-2482</Url>
      <Description>YMSProsgrunn-898939834-2482</Description>
    </_dlc_DocIdUrl>
    <YMSVerifiedBy xmlns="ef6f3ae6-21f7-442b-8cbd-e7de8225ec52">
      <UserInfo>
        <DisplayName>19</DisplayName>
        <AccountId>19</AccountId>
        <AccountType/>
      </UserInfo>
    </YMSVerifiedBy>
    <YMSMailingList xmlns="d3423f4c-ca1b-406e-8999-0f2e1bacbbdc">
      <UserInfo>
        <DisplayName/>
        <AccountId xsi:nil="true"/>
        <AccountType/>
      </UserInfo>
    </YMSMailingList>
    <YMSWFFeedbackStatus xmlns="3e7d0fcb-27b1-4f44-bc24-67a17c18ba0d">Not Started</YMSWFFeedbackStatus>
    <YMSWorkflowStatus xmlns="3e7d0fcb-27b1-4f44-bc24-67a17c18ba0d" xsi:nil="true"/>
    <YMSWFPublishStatus xmlns="3e7d0fcb-27b1-4f44-bc24-67a17c18ba0d">Not Started</YMSWFPublishStatus>
    <YMSDocumentReferenceID xmlns="baa7e6e5-0dd4-48df-aa07-d07d0022d296">523</YMSDocumentReferenceID>
    <YMSDocumentOfficer xmlns="88eb63a8-b495-4068-bc83-a212bb1828a2">
      <UserInfo>
        <DisplayName>Jorunn Elisabeth Nordbø Solvi</DisplayName>
        <AccountId>92</AccountId>
        <AccountType/>
      </UserInfo>
    </YMSDocumentOfficer>
    <YMSValidated xmlns="c07ea462-aaa2-4230-8650-800586fd6e0c">2024-01-30T07:56:40+00:00</YMSValidated>
    <DocumentSetDescription xmlns="http://schemas.microsoft.com/sharepoint/v3" xsi:nil="true"/>
    <YMSDocumentID xmlns="3e7d0fcb-27b1-4f44-bc24-67a17c18ba0d">YMS0-134-3018</YMSDocumentID>
    <YMSVerified xmlns="87369ed8-7398-499d-83ae-9d42e0d3e3dd">2024-01-30T08:28:59+00:00</YMSVerified>
    <Title_x0020_Document_x0020_Set xmlns="34ec7aef-c827-431b-9f81-2b6fc85e7c3a">L-201 Håndtering av uønskede hendelser; skader/tilløp/farlige forhold, naboklager og omdømme</Title_x0020_Document_x0020_Set>
    <YMSPublishedByFlow xmlns="baa7e6e5-0dd4-48df-aa07-d07d0022d296">true</YMSPublishedByFlow>
    <YMSVersion xmlns="6dd6184f-085c-414b-8597-8eabe9167261">6.0</YMSVersion>
    <Discipline xmlns="34ec7aef-c827-431b-9f81-2b6fc85e7c3a" xsi:nil="true"/>
    <DLCPolicyLabelClientValue xmlns="07a05747-3f5d-4f2f-9bac-2ad93ac0cba2">{_UIVersionString}</DLCPolicyLabelClientValue>
    <DLCPolicyLabelLock xmlns="07a05747-3f5d-4f2f-9bac-2ad93ac0cba2" xsi:nil="true"/>
    <DLCPolicyLabelValue xmlns="07a05747-3f5d-4f2f-9bac-2ad93ac0cba2">3.0</DLCPolicyLabelValue>
    <lcf76f155ced4ddcb4097134ff3c332f xmlns="07a05747-3f5d-4f2f-9bac-2ad93ac0cba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p:Policy xmlns:p="office.server.policy" id="" local="true">
  <p:Name>YMS Document (Portrait)</p:Name>
  <p:Description/>
  <p:Statement/>
  <p:PolicyItems>
    <p:PolicyItem featureId="Microsoft.Office.RecordsManagement.PolicyFeatures.PolicyLabel" staticId="0x0101008452B77357CE407492630B5AC5A7E0EB010069A003E576C9EE41862D7F6E2C8210D4|801092262" UniqueId="8b1f868e-f1a7-4cf7-b036-60aa025f3176">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segment type="metadata">_UIVersionString</segment>
        </label>
      </p:CustomData>
    </p:PolicyItem>
  </p:PolicyItems>
</p:Policy>
</file>

<file path=customXml/itemProps1.xml><?xml version="1.0" encoding="utf-8"?>
<ds:datastoreItem xmlns:ds="http://schemas.openxmlformats.org/officeDocument/2006/customXml" ds:itemID="{D416AB3B-5777-4E02-805F-78B1F550F9B4}"/>
</file>

<file path=customXml/itemProps2.xml><?xml version="1.0" encoding="utf-8"?>
<ds:datastoreItem xmlns:ds="http://schemas.openxmlformats.org/officeDocument/2006/customXml" ds:itemID="{6441AB15-4A45-4C8C-B9BB-35ED04993C60}">
  <ds:schemaRefs>
    <ds:schemaRef ds:uri="http://schemas.microsoft.com/office/2006/metadata/properties"/>
    <ds:schemaRef ds:uri="http://schemas.microsoft.com/office/infopath/2007/PartnerControls"/>
    <ds:schemaRef ds:uri="394ed8b9-e7ed-4b31-94f1-4960fcc17a1d"/>
    <ds:schemaRef ds:uri="009a2248-1bc5-4823-a4cc-a112fd46d800"/>
    <ds:schemaRef ds:uri="f55a5c64-ee7a-45c3-8a61-2a5fccd2fe9f"/>
    <ds:schemaRef ds:uri="92cd3523-8a7e-43d8-8db2-82bba2d9642c"/>
    <ds:schemaRef ds:uri="9db00453-5af4-4cae-918b-d577b3e25147"/>
    <ds:schemaRef ds:uri="f8e6360d-78cc-49d1-aeea-3283394d6409"/>
    <ds:schemaRef ds:uri="87e10885-fc90-419d-b063-93ca34e5acca"/>
    <ds:schemaRef ds:uri="a3cebfa3-c9e2-4350-aa03-94f2aa0492f2"/>
    <ds:schemaRef ds:uri="34ec7aef-c827-431b-9f81-2b6fc85e7c3a"/>
    <ds:schemaRef ds:uri="ef6f3ae6-21f7-442b-8cbd-e7de8225ec52"/>
    <ds:schemaRef ds:uri="d3423f4c-ca1b-406e-8999-0f2e1bacbbdc"/>
    <ds:schemaRef ds:uri="3e7d0fcb-27b1-4f44-bc24-67a17c18ba0d"/>
    <ds:schemaRef ds:uri="baa7e6e5-0dd4-48df-aa07-d07d0022d296"/>
    <ds:schemaRef ds:uri="88eb63a8-b495-4068-bc83-a212bb1828a2"/>
    <ds:schemaRef ds:uri="c07ea462-aaa2-4230-8650-800586fd6e0c"/>
    <ds:schemaRef ds:uri="http://schemas.microsoft.com/sharepoint/v3"/>
    <ds:schemaRef ds:uri="87369ed8-7398-499d-83ae-9d42e0d3e3dd"/>
    <ds:schemaRef ds:uri="6dd6184f-085c-414b-8597-8eabe9167261"/>
  </ds:schemaRefs>
</ds:datastoreItem>
</file>

<file path=customXml/itemProps3.xml><?xml version="1.0" encoding="utf-8"?>
<ds:datastoreItem xmlns:ds="http://schemas.openxmlformats.org/officeDocument/2006/customXml" ds:itemID="{19CE141C-1ADA-49BE-8974-59E1345CA2EA}">
  <ds:schemaRefs>
    <ds:schemaRef ds:uri="http://schemas.microsoft.com/sharepoint/v3/contenttype/forms"/>
  </ds:schemaRefs>
</ds:datastoreItem>
</file>

<file path=customXml/itemProps4.xml><?xml version="1.0" encoding="utf-8"?>
<ds:datastoreItem xmlns:ds="http://schemas.openxmlformats.org/officeDocument/2006/customXml" ds:itemID="{74C2682E-243A-4E53-976B-4D4E23C605FF}">
  <ds:schemaRefs>
    <ds:schemaRef ds:uri="http://schemas.microsoft.com/sharepoint/events"/>
  </ds:schemaRefs>
</ds:datastoreItem>
</file>

<file path=customXml/itemProps5.xml><?xml version="1.0" encoding="utf-8"?>
<ds:datastoreItem xmlns:ds="http://schemas.openxmlformats.org/officeDocument/2006/customXml" ds:itemID="{9F3B7266-AB9E-4B18-94E8-294FC6805F2A}">
  <ds:schemaRefs>
    <ds:schemaRef ds:uri="http://schemas.openxmlformats.org/officeDocument/2006/bibliography"/>
  </ds:schemaRefs>
</ds:datastoreItem>
</file>

<file path=customXml/itemProps6.xml><?xml version="1.0" encoding="utf-8"?>
<ds:datastoreItem xmlns:ds="http://schemas.openxmlformats.org/officeDocument/2006/customXml" ds:itemID="{4192489D-3B63-423B-BD24-2526AE35B3D0}"/>
</file>

<file path=docProps/app.xml><?xml version="1.0" encoding="utf-8"?>
<Properties xmlns="http://schemas.openxmlformats.org/officeDocument/2006/extended-properties" xmlns:vt="http://schemas.openxmlformats.org/officeDocument/2006/docPropsVTypes">
  <Template>AB4E453D.htm</Template>
  <TotalTime>1</TotalTime>
  <Pages>1</Pages>
  <Words>698</Words>
  <Characters>3984</Characters>
  <Application>Microsoft Office Word</Application>
  <DocSecurity>4</DocSecurity>
  <Lines>33</Lines>
  <Paragraphs>9</Paragraphs>
  <ScaleCrop>false</ScaleCrop>
  <Company>Yara International ASA</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L-201 Håndtering av uønskede hendelser; skader/tilløp/farlige forhold, naboklager og omdømme</dc:title>
  <dc:subject/>
  <dc:creator>Vidar Jarle Ersnes</dc:creator>
  <cp:keywords/>
  <cp:lastModifiedBy>Jorunn Elisabeth Nordbø Solvi</cp:lastModifiedBy>
  <cp:revision>98</cp:revision>
  <dcterms:created xsi:type="dcterms:W3CDTF">2018-08-28T01:43:00Z</dcterms:created>
  <dcterms:modified xsi:type="dcterms:W3CDTF">2024-01-23T23:07:00Z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0x0101008452B77357CE407492630B5AC5A7E0EB010069A003E576C9EE41862D7F6E2C8210D4</vt:lpwstr>
  </property>
  <property fmtid="{D5CDD505-2E9C-101B-9397-08002B2CF9AE}" pid="3" name="TaxKeyword">
    <vt:lpwstr/>
  </property>
  <property fmtid="{D5CDD505-2E9C-101B-9397-08002B2CF9AE}" pid="4" name="ExternalReferences">
    <vt:lpwstr/>
  </property>
  <property fmtid="{D5CDD505-2E9C-101B-9397-08002B2CF9AE}" pid="5" name="InformationClassification">
    <vt:lpwstr>1;#Internal|8d0bf247-e111-4539-9347-43011421bfa3</vt:lpwstr>
  </property>
  <property fmtid="{D5CDD505-2E9C-101B-9397-08002B2CF9AE}" pid="6" name="ValidForOrganization">
    <vt:lpwstr>20;#Porsgrunn|dbda0686-9de9-4c22-b974-b2de0cf7e153</vt:lpwstr>
  </property>
  <property fmtid="{D5CDD505-2E9C-101B-9397-08002B2CF9AE}" pid="7" name="QMSLanguage">
    <vt:lpwstr>91;#Norwegian|a797c4cb-7e1f-4d1d-aa7c-6dd6501a9c29</vt:lpwstr>
  </property>
  <property fmtid="{D5CDD505-2E9C-101B-9397-08002B2CF9AE}" pid="8" name="OwnedByOrganization">
    <vt:lpwstr>1895;#HR Porsgrunn|faf6832a-24e7-4af7-ac5e-9721f196559c</vt:lpwstr>
  </property>
  <property fmtid="{D5CDD505-2E9C-101B-9397-08002B2CF9AE}" pid="9" name="QMSCategory">
    <vt:lpwstr/>
  </property>
  <property fmtid="{D5CDD505-2E9C-101B-9397-08002B2CF9AE}" pid="10" name="ValidForFacility">
    <vt:lpwstr>46;#Yara Porsgrunn|aa03bb2e-ba63-4150-8d2e-7e65deeb8394</vt:lpwstr>
  </property>
  <property fmtid="{D5CDD505-2E9C-101B-9397-08002B2CF9AE}" pid="11" name="DocumentType">
    <vt:lpwstr>27;#Attachment|32f2a6b5-6713-48ab-a192-ee5845d0dd65</vt:lpwstr>
  </property>
  <property fmtid="{D5CDD505-2E9C-101B-9397-08002B2CF9AE}" pid="12" name="RelevantForJobFamily">
    <vt:lpwstr/>
  </property>
  <property fmtid="{D5CDD505-2E9C-101B-9397-08002B2CF9AE}" pid="13" name="RelevantForProcesses">
    <vt:lpwstr>261;#HESQ|5b64083c-34d4-4f70-81ab-5bc706e394e9</vt:lpwstr>
  </property>
  <property fmtid="{D5CDD505-2E9C-101B-9397-08002B2CF9AE}" pid="14" name="_dlc_DocIdItemGuid">
    <vt:lpwstr>f69846cf-4a6b-477a-865d-1047f7c4d793</vt:lpwstr>
  </property>
  <property fmtid="{D5CDD505-2E9C-101B-9397-08002B2CF9AE}" pid="15" name="WorkflowChangePath">
    <vt:lpwstr>0cdb47b9-9b93-46e5-a49f-c72af64f2c6f,3;0cdb47b9-9b93-46e5-a49f-c72af64f2c6f,4;0cdb47b9-9b93-46e5-a49f-c72af64f2c6f,5;0cdb47b9-9b93-46e5-a49f-c72af64f2c6f,6;85dee3ac-5261-445d-b2a7-a69d3f40c21d,13;b792b0df-3499-4330-a32b-289e3d0a780d,14;b792b0df-3499-4330-a32b-289e3d0a780d,15;b792b0df-3499-4330-a32b-289e3d0a780d,15;b792b0df-3499-4330-a32b-289e3d0a780d,17;b792b0df-3499-4330-a32b-289e3d0a780d,17;b792b0df-3499-4330-a32b-289e3d0a780d,18;b792b0df-3499-4330-a32b-289e3d0a780d,18;b792b0df-3499-4330-a32b-289e3d0a780d,19;</vt:lpwstr>
  </property>
  <property fmtid="{D5CDD505-2E9C-101B-9397-08002B2CF9AE}" pid="16" name="YMSExternalReferences">
    <vt:lpwstr/>
  </property>
  <property fmtid="{D5CDD505-2E9C-101B-9397-08002B2CF9AE}" pid="17" name="YMSInformationClassification">
    <vt:lpwstr>5;#Internal|8d0bf247-e111-4539-9347-43011421bfa3</vt:lpwstr>
  </property>
  <property fmtid="{D5CDD505-2E9C-101B-9397-08002B2CF9AE}" pid="18" name="_ExtendedDescription">
    <vt:lpwstr/>
  </property>
  <property fmtid="{D5CDD505-2E9C-101B-9397-08002B2CF9AE}" pid="19" name="YMSOwnedByOrganization">
    <vt:lpwstr>86;#HR Porsgrunn|45ad8b3d-1b92-422e-ba85-e5e07e79fd5e</vt:lpwstr>
  </property>
  <property fmtid="{D5CDD505-2E9C-101B-9397-08002B2CF9AE}" pid="20" name="_docset_NoMedatataSyncRequired">
    <vt:lpwstr>False</vt:lpwstr>
  </property>
  <property fmtid="{D5CDD505-2E9C-101B-9397-08002B2CF9AE}" pid="21" name="YMSLanguage">
    <vt:lpwstr>14;#Norwegian|a797c4cb-7e1f-4d1d-aa7c-6dd6501a9c29</vt:lpwstr>
  </property>
  <property fmtid="{D5CDD505-2E9C-101B-9397-08002B2CF9AE}" pid="22" name="YMSCategory">
    <vt:lpwstr>292;#Emergency management|3d2400ac-6ac7-4089-9701-b578cd407842</vt:lpwstr>
  </property>
  <property fmtid="{D5CDD505-2E9C-101B-9397-08002B2CF9AE}" pid="23" name="YMSRelevantForProcesses">
    <vt:lpwstr>41;#HESQ|5b64083c-34d4-4f70-81ab-5bc706e394e9</vt:lpwstr>
  </property>
  <property fmtid="{D5CDD505-2E9C-101B-9397-08002B2CF9AE}" pid="24" name="_UIVersion">
    <vt:i4>3072</vt:i4>
  </property>
  <property fmtid="{D5CDD505-2E9C-101B-9397-08002B2CF9AE}" pid="25" name="MediaServiceImageTags">
    <vt:lpwstr/>
  </property>
  <property fmtid="{D5CDD505-2E9C-101B-9397-08002B2CF9AE}" pid="26" name="_UIVersionString">
    <vt:lpwstr>6.0</vt:lpwstr>
  </property>
  <property fmtid="{D5CDD505-2E9C-101B-9397-08002B2CF9AE}" pid="27" name="_Level">
    <vt:i4>1</vt:i4>
  </property>
</Properties>
</file>